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31B69F79" w:rsidR="00C07E87" w:rsidRPr="003523D2" w:rsidRDefault="00812072" w:rsidP="00C07E87">
      <w:pPr>
        <w:pStyle w:val="3GPPHeader"/>
        <w:spacing w:after="60"/>
        <w:rPr>
          <w:b w:val="0"/>
          <w:bCs/>
          <w:szCs w:val="24"/>
          <w:highlight w:val="yellow"/>
          <w:lang w:val="en-US"/>
        </w:rPr>
      </w:pPr>
      <w:r w:rsidRPr="003523D2">
        <w:rPr>
          <w:b w:val="0"/>
          <w:bCs/>
          <w:lang w:val="en-US"/>
        </w:rPr>
        <w:t xml:space="preserve">3GPP TSG-RAN WG1 </w:t>
      </w:r>
      <w:r w:rsidR="000F0986" w:rsidRPr="003523D2">
        <w:rPr>
          <w:b w:val="0"/>
          <w:bCs/>
          <w:lang w:val="en-US"/>
        </w:rPr>
        <w:t>#89</w:t>
      </w:r>
      <w:r w:rsidR="00C07E87" w:rsidRPr="003523D2">
        <w:rPr>
          <w:b w:val="0"/>
          <w:bCs/>
          <w:lang w:val="en-US"/>
        </w:rPr>
        <w:tab/>
      </w:r>
      <w:r w:rsidR="005F1E91" w:rsidRPr="003523D2">
        <w:rPr>
          <w:b w:val="0"/>
          <w:bCs/>
          <w:szCs w:val="24"/>
          <w:lang w:val="en-US"/>
        </w:rPr>
        <w:t>R1-</w:t>
      </w:r>
      <w:r w:rsidR="005D2DC9" w:rsidRPr="003523D2">
        <w:rPr>
          <w:b w:val="0"/>
          <w:bCs/>
          <w:szCs w:val="24"/>
          <w:lang w:val="en-US"/>
        </w:rPr>
        <w:t>170</w:t>
      </w:r>
      <w:r w:rsidR="006B6D78" w:rsidRPr="003523D2">
        <w:rPr>
          <w:b w:val="0"/>
          <w:bCs/>
          <w:szCs w:val="24"/>
          <w:lang w:val="en-US"/>
        </w:rPr>
        <w:t>9113</w:t>
      </w:r>
    </w:p>
    <w:p w14:paraId="0AE713F2" w14:textId="42DB26A1" w:rsidR="00CE227E" w:rsidRPr="001D45FA" w:rsidRDefault="005D2DC9" w:rsidP="00CE227E">
      <w:pPr>
        <w:pStyle w:val="CRCoverPage"/>
        <w:outlineLvl w:val="0"/>
        <w:rPr>
          <w:bCs/>
          <w:noProof/>
          <w:sz w:val="24"/>
        </w:rPr>
      </w:pPr>
      <w:r>
        <w:rPr>
          <w:bCs/>
          <w:noProof/>
          <w:sz w:val="24"/>
        </w:rPr>
        <w:t>Hangzhou</w:t>
      </w:r>
      <w:r w:rsidR="00CE227E" w:rsidRPr="001D45FA">
        <w:rPr>
          <w:bCs/>
          <w:noProof/>
          <w:sz w:val="24"/>
        </w:rPr>
        <w:t>,</w:t>
      </w:r>
      <w:r w:rsidR="00406BE5" w:rsidRPr="001D45FA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>China</w:t>
      </w:r>
      <w:r w:rsidR="00406BE5" w:rsidRPr="001D45FA">
        <w:rPr>
          <w:bCs/>
          <w:noProof/>
          <w:sz w:val="24"/>
        </w:rPr>
        <w:t xml:space="preserve">, </w:t>
      </w:r>
      <w:r>
        <w:rPr>
          <w:bCs/>
          <w:noProof/>
          <w:sz w:val="24"/>
        </w:rPr>
        <w:t>15-19 May</w:t>
      </w:r>
      <w:r w:rsidR="00CE227E" w:rsidRPr="001D45FA">
        <w:rPr>
          <w:bCs/>
          <w:noProof/>
          <w:sz w:val="24"/>
        </w:rPr>
        <w:t xml:space="preserve"> 2017</w:t>
      </w:r>
    </w:p>
    <w:p w14:paraId="189863E3" w14:textId="77777777" w:rsidR="00C07E87" w:rsidRPr="00CE0424" w:rsidRDefault="00C07E87" w:rsidP="00C07E87">
      <w:pPr>
        <w:pStyle w:val="3GPPHeader"/>
      </w:pPr>
    </w:p>
    <w:p w14:paraId="293CC8DE" w14:textId="3D634E8A" w:rsidR="00C07E87" w:rsidRPr="0015001A" w:rsidRDefault="00C07E87" w:rsidP="00C07E87">
      <w:pPr>
        <w:pStyle w:val="3GPPHeader"/>
        <w:rPr>
          <w:sz w:val="22"/>
          <w:szCs w:val="22"/>
          <w:lang w:val="en-US"/>
        </w:rPr>
      </w:pPr>
      <w:r w:rsidRPr="005F1E91">
        <w:rPr>
          <w:sz w:val="22"/>
          <w:szCs w:val="22"/>
          <w:lang w:val="en-US"/>
        </w:rPr>
        <w:t>Agenda Item:</w:t>
      </w:r>
      <w:r w:rsidRPr="005F1E91">
        <w:rPr>
          <w:sz w:val="22"/>
          <w:szCs w:val="22"/>
          <w:lang w:val="en-US"/>
        </w:rPr>
        <w:tab/>
      </w:r>
      <w:r w:rsidR="005D2DC9" w:rsidRPr="00EA083C">
        <w:rPr>
          <w:sz w:val="22"/>
          <w:szCs w:val="22"/>
          <w:lang w:val="en-US"/>
        </w:rPr>
        <w:t>7.1.3.3.6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711BA8F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F1E91" w:rsidRPr="00EC21B3">
        <w:rPr>
          <w:sz w:val="22"/>
          <w:szCs w:val="22"/>
        </w:rPr>
        <w:t xml:space="preserve">On </w:t>
      </w:r>
      <w:r w:rsidR="005F0D0E" w:rsidRPr="00EC21B3">
        <w:rPr>
          <w:sz w:val="22"/>
          <w:szCs w:val="22"/>
        </w:rPr>
        <w:t>intra-</w:t>
      </w:r>
      <w:r w:rsidR="00024989" w:rsidRPr="00EC21B3">
        <w:rPr>
          <w:sz w:val="22"/>
          <w:szCs w:val="22"/>
        </w:rPr>
        <w:t>UE</w:t>
      </w:r>
      <w:r w:rsidR="005F0D0E" w:rsidRPr="00EC21B3">
        <w:rPr>
          <w:sz w:val="22"/>
          <w:szCs w:val="22"/>
        </w:rPr>
        <w:t xml:space="preserve"> UL puncturing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7CAEFAC2" w:rsidR="00E30225" w:rsidRDefault="00E30225" w:rsidP="00E30225">
      <w:pPr>
        <w:pStyle w:val="Heading1"/>
      </w:pPr>
      <w:r w:rsidRPr="00CE0424">
        <w:t>Introduction</w:t>
      </w:r>
    </w:p>
    <w:p w14:paraId="4005A8AD" w14:textId="1D732A34" w:rsidR="00024989" w:rsidRDefault="008421DC" w:rsidP="00024989">
      <w:r>
        <w:t xml:space="preserve">NR should support </w:t>
      </w:r>
      <w:r w:rsidR="007F4E4C">
        <w:t xml:space="preserve">different types of services having different latency requirements </w:t>
      </w:r>
      <w:r w:rsidR="00E746C6">
        <w:t>and/</w:t>
      </w:r>
      <w:r w:rsidR="00275131">
        <w:t xml:space="preserve"> priorities</w:t>
      </w:r>
      <w:r w:rsidR="005B707E">
        <w:t xml:space="preserve"> (e.g. </w:t>
      </w:r>
      <w:r>
        <w:t xml:space="preserve">URLLC and eMBB </w:t>
      </w:r>
      <w:r w:rsidR="007F4E4C">
        <w:t>services)</w:t>
      </w:r>
      <w:r>
        <w:t>.</w:t>
      </w:r>
      <w:r w:rsidR="00AD0069">
        <w:t xml:space="preserve"> This is achieved by </w:t>
      </w:r>
      <w:r w:rsidR="00CA05F7">
        <w:t xml:space="preserve">supporting </w:t>
      </w:r>
      <w:r w:rsidR="00AD0069">
        <w:t>different transmission durations</w:t>
      </w:r>
      <w:r w:rsidR="00352C00">
        <w:t xml:space="preserve">, </w:t>
      </w:r>
      <w:r w:rsidR="00CA05F7">
        <w:t>i.e.</w:t>
      </w:r>
      <w:r w:rsidR="00352C00">
        <w:t xml:space="preserve">, </w:t>
      </w:r>
      <w:r w:rsidR="00CA05F7">
        <w:t xml:space="preserve">mini-slot </w:t>
      </w:r>
      <w:r w:rsidR="007A42C8">
        <w:t xml:space="preserve">or </w:t>
      </w:r>
      <w:r w:rsidR="00CA05F7">
        <w:t>slot transmission</w:t>
      </w:r>
      <w:r w:rsidR="00AD0069">
        <w:t>.</w:t>
      </w:r>
      <w:r w:rsidR="00024989">
        <w:t xml:space="preserve"> </w:t>
      </w:r>
      <w:r w:rsidR="00AD0069">
        <w:t>M</w:t>
      </w:r>
      <w:r w:rsidR="00024989">
        <w:t xml:space="preserve">ultiplexing of </w:t>
      </w:r>
      <w:r w:rsidR="000E26FF">
        <w:t xml:space="preserve">data with different </w:t>
      </w:r>
      <w:r w:rsidR="00CA05F7">
        <w:t>priorities</w:t>
      </w:r>
      <w:r w:rsidR="00024989">
        <w:t xml:space="preserve"> can have </w:t>
      </w:r>
      <w:r w:rsidR="006B658F">
        <w:t>two</w:t>
      </w:r>
      <w:r w:rsidR="00024989">
        <w:t xml:space="preserve"> possibilities which are described below:</w:t>
      </w:r>
    </w:p>
    <w:p w14:paraId="6DC2E47D" w14:textId="34BD046B" w:rsidR="007C36D7" w:rsidRPr="00500795" w:rsidRDefault="00024989" w:rsidP="003523D2">
      <w:pPr>
        <w:pStyle w:val="ListParagraph"/>
        <w:numPr>
          <w:ilvl w:val="0"/>
          <w:numId w:val="39"/>
        </w:numPr>
        <w:jc w:val="both"/>
        <w:rPr>
          <w:rFonts w:ascii="Arial" w:eastAsia="Times New Roman" w:hAnsi="Arial"/>
          <w:sz w:val="20"/>
          <w:szCs w:val="20"/>
          <w:lang w:val="en-GB" w:eastAsia="zh-CN"/>
        </w:rPr>
      </w:pP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Semi-static multiplexing of </w:t>
      </w:r>
      <w:r w:rsidR="00C67408">
        <w:rPr>
          <w:rFonts w:ascii="Arial" w:eastAsia="Times New Roman" w:hAnsi="Arial"/>
          <w:sz w:val="20"/>
          <w:szCs w:val="20"/>
          <w:lang w:val="en-GB" w:eastAsia="zh-CN"/>
        </w:rPr>
        <w:t>different transmission duration</w:t>
      </w:r>
      <w:r w:rsidR="00BC536A">
        <w:rPr>
          <w:rFonts w:ascii="Arial" w:eastAsia="Times New Roman" w:hAnsi="Arial"/>
          <w:sz w:val="20"/>
          <w:szCs w:val="20"/>
          <w:lang w:val="en-GB" w:eastAsia="zh-CN"/>
        </w:rPr>
        <w:t>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:</w:t>
      </w:r>
      <w:r w:rsidR="00CF725B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FA5FF5" w:rsidRPr="007C36D7">
        <w:rPr>
          <w:rFonts w:ascii="Arial" w:eastAsia="Times New Roman" w:hAnsi="Arial"/>
          <w:sz w:val="20"/>
          <w:szCs w:val="20"/>
          <w:lang w:val="en-GB" w:eastAsia="zh-CN"/>
        </w:rPr>
        <w:t>In this mode of operation</w:t>
      </w:r>
      <w:r w:rsidR="00AF7E2E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C67408">
        <w:rPr>
          <w:rFonts w:ascii="Arial" w:eastAsia="Times New Roman" w:hAnsi="Arial"/>
          <w:sz w:val="20"/>
          <w:szCs w:val="20"/>
          <w:lang w:val="en-GB" w:eastAsia="zh-CN"/>
        </w:rPr>
        <w:t>different transmission duration</w:t>
      </w:r>
      <w:r w:rsidR="005B707E">
        <w:rPr>
          <w:rFonts w:ascii="Arial" w:eastAsia="Times New Roman" w:hAnsi="Arial"/>
          <w:sz w:val="20"/>
          <w:szCs w:val="20"/>
          <w:lang w:val="en-GB" w:eastAsia="zh-CN"/>
        </w:rPr>
        <w:t>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8421DC" w:rsidRPr="007C36D7">
        <w:rPr>
          <w:rFonts w:ascii="Arial" w:eastAsia="Times New Roman" w:hAnsi="Arial"/>
          <w:sz w:val="20"/>
          <w:szCs w:val="20"/>
          <w:lang w:val="en-GB" w:eastAsia="zh-CN"/>
        </w:rPr>
        <w:t>operate on different frequency</w:t>
      </w:r>
      <w:r w:rsidR="00CA5107">
        <w:rPr>
          <w:rFonts w:ascii="Arial" w:eastAsia="Times New Roman" w:hAnsi="Arial"/>
          <w:sz w:val="20"/>
          <w:szCs w:val="20"/>
          <w:lang w:val="en-GB" w:eastAsia="zh-CN"/>
        </w:rPr>
        <w:t xml:space="preserve"> allocations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. </w:t>
      </w:r>
      <w:r w:rsidR="00C67408">
        <w:rPr>
          <w:rFonts w:ascii="Arial" w:eastAsia="Times New Roman" w:hAnsi="Arial"/>
          <w:sz w:val="20"/>
          <w:szCs w:val="20"/>
          <w:lang w:val="en-GB" w:eastAsia="zh-CN"/>
        </w:rPr>
        <w:t xml:space="preserve">The data with different </w:t>
      </w:r>
      <w:r w:rsidR="00E746C6">
        <w:rPr>
          <w:rFonts w:ascii="Arial" w:eastAsia="Times New Roman" w:hAnsi="Arial"/>
          <w:sz w:val="20"/>
          <w:szCs w:val="20"/>
          <w:lang w:val="en-GB" w:eastAsia="zh-CN"/>
        </w:rPr>
        <w:t>latency requirements</w:t>
      </w:r>
      <w:r w:rsidR="00C67408">
        <w:rPr>
          <w:rFonts w:ascii="Arial" w:eastAsia="Times New Roman" w:hAnsi="Arial"/>
          <w:sz w:val="20"/>
          <w:szCs w:val="20"/>
          <w:lang w:val="en-GB" w:eastAsia="zh-CN"/>
        </w:rPr>
        <w:t xml:space="preserve"> can then be transmitted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on different time scales such as on slot level </w:t>
      </w:r>
      <w:r w:rsidR="00C67408">
        <w:rPr>
          <w:rFonts w:ascii="Arial" w:eastAsia="Times New Roman" w:hAnsi="Arial"/>
          <w:sz w:val="20"/>
          <w:szCs w:val="20"/>
          <w:lang w:val="en-GB" w:eastAsia="zh-CN"/>
        </w:rPr>
        <w:t>or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mini-slot level.</w:t>
      </w:r>
      <w:r w:rsidR="00FA5FF5"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The </w:t>
      </w:r>
      <w:r w:rsidR="00C67408">
        <w:rPr>
          <w:rFonts w:ascii="Arial" w:eastAsia="Times New Roman" w:hAnsi="Arial"/>
          <w:sz w:val="20"/>
          <w:szCs w:val="20"/>
          <w:lang w:val="en-GB" w:eastAsia="zh-CN"/>
        </w:rPr>
        <w:t>data with different priorities may also be transmitted on the same time scale</w:t>
      </w:r>
      <w:r w:rsidR="00D30774">
        <w:rPr>
          <w:rFonts w:ascii="Arial" w:eastAsia="Times New Roman" w:hAnsi="Arial"/>
          <w:sz w:val="20"/>
          <w:szCs w:val="20"/>
          <w:lang w:val="en-GB" w:eastAsia="zh-CN"/>
        </w:rPr>
        <w:t xml:space="preserve">, </w:t>
      </w:r>
      <w:r w:rsidR="00C67408">
        <w:rPr>
          <w:rFonts w:ascii="Arial" w:eastAsia="Times New Roman" w:hAnsi="Arial"/>
          <w:sz w:val="20"/>
          <w:szCs w:val="20"/>
          <w:lang w:val="en-GB" w:eastAsia="zh-CN"/>
        </w:rPr>
        <w:t>i.e.</w:t>
      </w:r>
      <w:r w:rsidR="00D30774">
        <w:rPr>
          <w:rFonts w:ascii="Arial" w:eastAsia="Times New Roman" w:hAnsi="Arial"/>
          <w:sz w:val="20"/>
          <w:szCs w:val="20"/>
          <w:lang w:val="en-GB" w:eastAsia="zh-CN"/>
        </w:rPr>
        <w:t xml:space="preserve">, </w:t>
      </w:r>
      <w:r w:rsidR="00FA5FF5" w:rsidRPr="007C36D7">
        <w:rPr>
          <w:rFonts w:ascii="Arial" w:eastAsia="Times New Roman" w:hAnsi="Arial"/>
          <w:sz w:val="20"/>
          <w:szCs w:val="20"/>
          <w:lang w:val="en-GB" w:eastAsia="zh-CN"/>
        </w:rPr>
        <w:t>with mini-slots or with slots.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Furthermore, the dedicated bands can be semi-statically configured and does not need any special considerations</w:t>
      </w:r>
      <w:r w:rsidR="00E746C6">
        <w:rPr>
          <w:rFonts w:ascii="Arial" w:eastAsia="Times New Roman" w:hAnsi="Arial"/>
          <w:sz w:val="20"/>
          <w:szCs w:val="20"/>
          <w:lang w:val="en-GB" w:eastAsia="zh-CN"/>
        </w:rPr>
        <w:t xml:space="preserve"> from RAN1 perspective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. However, </w:t>
      </w:r>
      <w:r w:rsidR="0074633B">
        <w:rPr>
          <w:rFonts w:ascii="Arial" w:eastAsia="Times New Roman" w:hAnsi="Arial"/>
          <w:sz w:val="20"/>
          <w:szCs w:val="20"/>
          <w:lang w:val="en-GB" w:eastAsia="zh-CN"/>
        </w:rPr>
        <w:t xml:space="preserve">in case of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sporadic </w:t>
      </w:r>
      <w:r w:rsidR="0074633B">
        <w:rPr>
          <w:rFonts w:ascii="Arial" w:eastAsia="Times New Roman" w:hAnsi="Arial"/>
          <w:sz w:val="20"/>
          <w:szCs w:val="20"/>
          <w:lang w:val="en-GB" w:eastAsia="zh-CN"/>
        </w:rPr>
        <w:t xml:space="preserve">high priority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traffic, this option is not very resource efficient and lead to low spectral efficiency.  </w:t>
      </w:r>
    </w:p>
    <w:p w14:paraId="2831A3D7" w14:textId="77777777" w:rsidR="00024989" w:rsidRPr="007C36D7" w:rsidRDefault="00024989" w:rsidP="00024989">
      <w:pPr>
        <w:pStyle w:val="ListParagraph"/>
        <w:jc w:val="both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13674653" w14:textId="279A1336" w:rsidR="00024989" w:rsidRPr="007C36D7" w:rsidRDefault="00024989" w:rsidP="009A3CF8">
      <w:pPr>
        <w:pStyle w:val="ListParagraph"/>
        <w:numPr>
          <w:ilvl w:val="0"/>
          <w:numId w:val="39"/>
        </w:numPr>
        <w:jc w:val="both"/>
        <w:rPr>
          <w:rFonts w:ascii="Arial" w:eastAsia="Times New Roman" w:hAnsi="Arial"/>
          <w:sz w:val="20"/>
          <w:szCs w:val="20"/>
          <w:lang w:val="en-GB" w:eastAsia="zh-CN"/>
        </w:rPr>
      </w:pPr>
      <w:r w:rsidRPr="007C36D7">
        <w:rPr>
          <w:rFonts w:ascii="Arial" w:eastAsia="Times New Roman" w:hAnsi="Arial"/>
          <w:sz w:val="20"/>
          <w:szCs w:val="20"/>
          <w:lang w:val="en-GB" w:eastAsia="zh-CN"/>
        </w:rPr>
        <w:t>Dynamic multiplexing o</w:t>
      </w:r>
      <w:r w:rsidR="00FC1989">
        <w:rPr>
          <w:rFonts w:ascii="Arial" w:eastAsia="Times New Roman" w:hAnsi="Arial"/>
          <w:sz w:val="20"/>
          <w:szCs w:val="20"/>
          <w:lang w:val="en-GB" w:eastAsia="zh-CN"/>
        </w:rPr>
        <w:t>f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DD351F">
        <w:rPr>
          <w:rFonts w:ascii="Arial" w:eastAsia="Times New Roman" w:hAnsi="Arial"/>
          <w:sz w:val="20"/>
          <w:szCs w:val="20"/>
          <w:lang w:val="en-GB" w:eastAsia="zh-CN"/>
        </w:rPr>
        <w:t>different transmission durations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: The </w:t>
      </w:r>
      <w:r w:rsidR="006B658F">
        <w:rPr>
          <w:rFonts w:ascii="Arial" w:eastAsia="Times New Roman" w:hAnsi="Arial"/>
          <w:sz w:val="20"/>
          <w:szCs w:val="20"/>
          <w:lang w:val="en-GB" w:eastAsia="zh-CN"/>
        </w:rPr>
        <w:t>second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scenario is to allow dynamic multiplexing of </w:t>
      </w:r>
      <w:r w:rsidR="00DD351F">
        <w:rPr>
          <w:rFonts w:ascii="Arial" w:eastAsia="Times New Roman" w:hAnsi="Arial"/>
          <w:sz w:val="20"/>
          <w:szCs w:val="20"/>
          <w:lang w:val="en-GB" w:eastAsia="zh-CN"/>
        </w:rPr>
        <w:t>different transmission durations</w:t>
      </w:r>
      <w:r w:rsidR="006B658F">
        <w:rPr>
          <w:rFonts w:ascii="Arial" w:eastAsia="Times New Roman" w:hAnsi="Arial"/>
          <w:sz w:val="20"/>
          <w:szCs w:val="20"/>
          <w:lang w:val="en-GB" w:eastAsia="zh-CN"/>
        </w:rPr>
        <w:t xml:space="preserve"> within the same time </w:t>
      </w:r>
      <w:r w:rsidR="00E746C6">
        <w:rPr>
          <w:rFonts w:ascii="Arial" w:eastAsia="Times New Roman" w:hAnsi="Arial"/>
          <w:sz w:val="20"/>
          <w:szCs w:val="20"/>
          <w:lang w:val="en-GB" w:eastAsia="zh-CN"/>
        </w:rPr>
        <w:t>and/</w:t>
      </w:r>
      <w:r w:rsidR="006B658F">
        <w:rPr>
          <w:rFonts w:ascii="Arial" w:eastAsia="Times New Roman" w:hAnsi="Arial"/>
          <w:sz w:val="20"/>
          <w:szCs w:val="20"/>
          <w:lang w:val="en-GB" w:eastAsia="zh-CN"/>
        </w:rPr>
        <w:t>or frequency resources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.</w:t>
      </w:r>
      <w:r w:rsidR="006B658F">
        <w:rPr>
          <w:rFonts w:ascii="Arial" w:eastAsia="Times New Roman" w:hAnsi="Arial"/>
          <w:sz w:val="20"/>
          <w:szCs w:val="20"/>
          <w:lang w:val="en-GB" w:eastAsia="zh-CN"/>
        </w:rPr>
        <w:t xml:space="preserve"> This can be implemented in the so called co-existence region or over the entire time-frequency grid.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The advantage associated </w:t>
      </w:r>
      <w:r w:rsidR="009A3CF8"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to </w:t>
      </w:r>
      <w:r w:rsidR="006B658F">
        <w:rPr>
          <w:rFonts w:ascii="Arial" w:eastAsia="Times New Roman" w:hAnsi="Arial"/>
          <w:sz w:val="20"/>
          <w:szCs w:val="20"/>
          <w:lang w:val="en-GB" w:eastAsia="zh-CN"/>
        </w:rPr>
        <w:t>dynamic multiplexing</w:t>
      </w:r>
      <w:r w:rsidR="009A3CF8"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is better resource sharing and utilization among </w:t>
      </w:r>
      <w:r w:rsidR="006B658F">
        <w:rPr>
          <w:rFonts w:ascii="Arial" w:eastAsia="Times New Roman" w:hAnsi="Arial"/>
          <w:sz w:val="20"/>
          <w:szCs w:val="20"/>
          <w:lang w:val="en-GB" w:eastAsia="zh-CN"/>
        </w:rPr>
        <w:t xml:space="preserve">data traffic with different </w:t>
      </w:r>
      <w:r w:rsidR="00E746C6">
        <w:rPr>
          <w:rFonts w:ascii="Arial" w:eastAsia="Times New Roman" w:hAnsi="Arial"/>
          <w:sz w:val="20"/>
          <w:szCs w:val="20"/>
          <w:lang w:val="en-GB" w:eastAsia="zh-CN"/>
        </w:rPr>
        <w:t xml:space="preserve">latency requirements and/or </w:t>
      </w:r>
      <w:r w:rsidR="006B658F">
        <w:rPr>
          <w:rFonts w:ascii="Arial" w:eastAsia="Times New Roman" w:hAnsi="Arial"/>
          <w:sz w:val="20"/>
          <w:szCs w:val="20"/>
          <w:lang w:val="en-GB" w:eastAsia="zh-CN"/>
        </w:rPr>
        <w:t>priorities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. However, it requires special </w:t>
      </w:r>
      <w:r w:rsidR="00E746C6">
        <w:rPr>
          <w:rFonts w:ascii="Arial" w:eastAsia="Times New Roman" w:hAnsi="Arial"/>
          <w:sz w:val="20"/>
          <w:szCs w:val="20"/>
          <w:lang w:val="en-GB" w:eastAsia="zh-CN"/>
        </w:rPr>
        <w:t xml:space="preserve">RAN1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considerations to allow </w:t>
      </w:r>
      <w:r w:rsidR="00A221AA" w:rsidRPr="007C36D7">
        <w:rPr>
          <w:rFonts w:ascii="Arial" w:eastAsia="Times New Roman" w:hAnsi="Arial"/>
          <w:sz w:val="20"/>
          <w:szCs w:val="20"/>
          <w:lang w:val="en-GB" w:eastAsia="zh-CN"/>
        </w:rPr>
        <w:t>an on-going transmission of slot length</w:t>
      </w:r>
      <w:r w:rsidR="007C36D7"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A221AA" w:rsidRPr="007C36D7">
        <w:rPr>
          <w:rFonts w:ascii="Arial" w:eastAsia="Times New Roman" w:hAnsi="Arial"/>
          <w:sz w:val="20"/>
          <w:szCs w:val="20"/>
          <w:lang w:val="en-GB" w:eastAsia="zh-CN"/>
        </w:rPr>
        <w:t>to be punctured by a shorter mini-slot transmission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. </w:t>
      </w:r>
      <w:r w:rsidR="00FA5FF5" w:rsidRPr="007C36D7">
        <w:rPr>
          <w:rFonts w:ascii="Arial" w:eastAsia="Times New Roman" w:hAnsi="Arial"/>
          <w:sz w:val="20"/>
          <w:szCs w:val="20"/>
          <w:lang w:val="en-GB" w:eastAsia="zh-CN"/>
        </w:rPr>
        <w:t>It would further need some assumptions on what traffic is the most important traffic from the UE side.</w:t>
      </w:r>
    </w:p>
    <w:p w14:paraId="3F95DCDE" w14:textId="5C6A7182" w:rsidR="005F0D0E" w:rsidRDefault="000069FA" w:rsidP="007C36D7">
      <w:pPr>
        <w:spacing w:before="120"/>
      </w:pPr>
      <w:r>
        <w:t>In case (</w:t>
      </w:r>
      <w:r w:rsidR="006B658F">
        <w:t>2</w:t>
      </w:r>
      <w:r>
        <w:t>), p</w:t>
      </w:r>
      <w:r w:rsidR="005F0D0E">
        <w:t xml:space="preserve">rioritization </w:t>
      </w:r>
      <w:r>
        <w:t xml:space="preserve">of </w:t>
      </w:r>
      <w:r w:rsidR="005F0D0E">
        <w:t>t</w:t>
      </w:r>
      <w:r w:rsidR="009A3CF8">
        <w:t xml:space="preserve">he </w:t>
      </w:r>
      <w:r w:rsidR="006B658F">
        <w:t>mini-slot based transmission</w:t>
      </w:r>
      <w:r w:rsidR="009A3CF8">
        <w:t xml:space="preserve"> over </w:t>
      </w:r>
      <w:r w:rsidR="006B658F">
        <w:t xml:space="preserve">slot-based </w:t>
      </w:r>
      <w:r w:rsidR="009A3CF8">
        <w:t>transmission</w:t>
      </w:r>
      <w:r w:rsidR="005F0D0E">
        <w:t xml:space="preserve"> may lead to the need of puncturing the on-going </w:t>
      </w:r>
      <w:r w:rsidR="006B658F">
        <w:t xml:space="preserve">slot </w:t>
      </w:r>
      <w:r w:rsidR="005F0D0E">
        <w:t>transmissions with</w:t>
      </w:r>
      <w:r w:rsidR="006B658F">
        <w:t xml:space="preserve"> mini-slot</w:t>
      </w:r>
      <w:r w:rsidR="005F0D0E">
        <w:t xml:space="preserve">. </w:t>
      </w:r>
      <w:r>
        <w:t xml:space="preserve">Puncturing in DL is relatively straight-forward and the solutions are discussed in </w:t>
      </w:r>
      <w:r w:rsidRPr="00B04B34">
        <w:t>[</w:t>
      </w:r>
      <w:r w:rsidR="00B96459" w:rsidRPr="00B04B34">
        <w:t>1</w:t>
      </w:r>
      <w:r w:rsidRPr="008A35CB">
        <w:t>]</w:t>
      </w:r>
      <w:r w:rsidRPr="00880C9F">
        <w:t>.</w:t>
      </w:r>
      <w:r>
        <w:t xml:space="preserve"> </w:t>
      </w:r>
      <w:r w:rsidR="005F0D0E">
        <w:t>For the puncturing in UL, we can</w:t>
      </w:r>
      <w:r w:rsidR="00024989">
        <w:t xml:space="preserve"> further</w:t>
      </w:r>
      <w:r w:rsidR="005F0D0E">
        <w:t xml:space="preserve"> separate between two clear cases: (1) </w:t>
      </w:r>
      <w:r w:rsidR="00D12E05">
        <w:t>mini-slot</w:t>
      </w:r>
      <w:r w:rsidR="005F0D0E">
        <w:t xml:space="preserve"> data from UE1 punctures </w:t>
      </w:r>
      <w:r w:rsidR="00D12E05">
        <w:t>slot</w:t>
      </w:r>
      <w:r w:rsidR="005F0D0E">
        <w:t xml:space="preserve"> data from UE1 (</w:t>
      </w:r>
      <w:r w:rsidR="00024989">
        <w:t>intra-UE</w:t>
      </w:r>
      <w:r w:rsidR="005F0D0E">
        <w:t xml:space="preserve"> puncturing) and, (2) </w:t>
      </w:r>
      <w:r w:rsidR="00D12E05">
        <w:t>mini-slot</w:t>
      </w:r>
      <w:r w:rsidR="005F0D0E">
        <w:t xml:space="preserve"> data from UE1 punctures </w:t>
      </w:r>
      <w:r w:rsidR="00D12E05">
        <w:t>slot</w:t>
      </w:r>
      <w:r w:rsidR="005F0D0E">
        <w:t xml:space="preserve"> data from UE2 (</w:t>
      </w:r>
      <w:r w:rsidR="00024989">
        <w:t>inter-UE</w:t>
      </w:r>
      <w:r w:rsidR="005F0D0E">
        <w:t xml:space="preserve"> puncturing). </w:t>
      </w:r>
    </w:p>
    <w:p w14:paraId="43C44FF8" w14:textId="496C5EFE" w:rsidR="005F0D0E" w:rsidRDefault="005F0D0E" w:rsidP="005F0D0E">
      <w:r>
        <w:t>In this contribution, we discuss only the first case i.e. intra-</w:t>
      </w:r>
      <w:r w:rsidR="00024989">
        <w:t>UE</w:t>
      </w:r>
      <w:r>
        <w:t xml:space="preserve"> puncturing. </w:t>
      </w:r>
      <w:r w:rsidR="00750455">
        <w:t>Details on inter-</w:t>
      </w:r>
      <w:r w:rsidR="00024989">
        <w:t>UE</w:t>
      </w:r>
      <w:r w:rsidR="00750455">
        <w:t xml:space="preserve"> puncturing can be found in the companion contribution </w:t>
      </w:r>
      <w:r w:rsidR="00750455" w:rsidRPr="008A35CB">
        <w:t>[</w:t>
      </w:r>
      <w:r w:rsidR="00B96459" w:rsidRPr="008A35CB">
        <w:t>2</w:t>
      </w:r>
      <w:r w:rsidR="00750455" w:rsidRPr="00DB04D9">
        <w:t>]</w:t>
      </w:r>
      <w:r w:rsidR="00750455" w:rsidRPr="00880C9F">
        <w:t>.</w:t>
      </w:r>
    </w:p>
    <w:p w14:paraId="77376E8D" w14:textId="53AB5622" w:rsidR="005F0D0E" w:rsidRDefault="00750455" w:rsidP="005F0D0E">
      <w:r>
        <w:t>As the baseline, a UE with</w:t>
      </w:r>
      <w:r w:rsidR="00FA5FF5">
        <w:t xml:space="preserve"> </w:t>
      </w:r>
      <w:r w:rsidR="00F22E00">
        <w:t>mini-</w:t>
      </w:r>
      <w:r w:rsidR="00E80849">
        <w:t>slot data</w:t>
      </w:r>
      <w:r>
        <w:t xml:space="preserve"> should send SR, preferably on mini-slot level, for the gNB to act on as it sees fit.</w:t>
      </w:r>
      <w:r w:rsidR="00AA27C8">
        <w:t xml:space="preserve"> </w:t>
      </w:r>
      <w:r w:rsidR="00F37422">
        <w:t>In addition</w:t>
      </w:r>
      <w:r w:rsidR="00AA27C8">
        <w:t xml:space="preserve">, </w:t>
      </w:r>
      <w:r w:rsidR="000266FF">
        <w:t>semi-persistent scheduling</w:t>
      </w:r>
      <w:r w:rsidR="00C508F9">
        <w:t xml:space="preserve"> (SPS)</w:t>
      </w:r>
      <w:r w:rsidR="000266FF">
        <w:t xml:space="preserve"> is also supported in NR </w:t>
      </w:r>
      <w:r w:rsidR="000266FF" w:rsidRPr="00DB04D9">
        <w:t>[</w:t>
      </w:r>
      <w:r w:rsidR="00B96459" w:rsidRPr="00DB04D9">
        <w:t>3</w:t>
      </w:r>
      <w:r w:rsidR="000266FF" w:rsidRPr="008041E7">
        <w:t>]</w:t>
      </w:r>
      <w:r w:rsidR="00AA27C8" w:rsidRPr="00880C9F">
        <w:t>.</w:t>
      </w:r>
      <w:r w:rsidR="00AA27C8">
        <w:t xml:space="preserve"> </w:t>
      </w:r>
      <w:r>
        <w:t xml:space="preserve">Furthermore, we </w:t>
      </w:r>
      <w:r w:rsidR="005F0D0E">
        <w:t xml:space="preserve">assume that </w:t>
      </w:r>
      <w:r w:rsidR="00D972E5">
        <w:t>high priority</w:t>
      </w:r>
      <w:r w:rsidR="005F0D0E">
        <w:t xml:space="preserve"> traffic will be mainly scheduled with mini-slots</w:t>
      </w:r>
      <w:r w:rsidR="00FA5FF5">
        <w:t>, if it requires low latency</w:t>
      </w:r>
      <w:r w:rsidR="005F0D0E">
        <w:t xml:space="preserve">. It is however worth to note that </w:t>
      </w:r>
      <w:r w:rsidR="00D972E5">
        <w:t xml:space="preserve">there is not necessarily a one-to-one mapping between high priority </w:t>
      </w:r>
      <w:r w:rsidR="008041E7">
        <w:t>services</w:t>
      </w:r>
      <w:r w:rsidR="00D972E5">
        <w:t xml:space="preserve"> and low latency requirement, and therefore a high priority </w:t>
      </w:r>
      <w:r w:rsidR="008041E7">
        <w:t xml:space="preserve">service </w:t>
      </w:r>
      <w:r w:rsidR="00D972E5">
        <w:t>can use a normal slot transmission and low priority traffic may also use mini-slot structure</w:t>
      </w:r>
      <w:r w:rsidR="00A3787E">
        <w:t xml:space="preserve"> as well</w:t>
      </w:r>
      <w:r w:rsidR="005F0D0E">
        <w:t xml:space="preserve">. </w:t>
      </w:r>
    </w:p>
    <w:p w14:paraId="5A9DE7BC" w14:textId="3715D5D2" w:rsidR="00BC4BEA" w:rsidRDefault="00E30225" w:rsidP="00EC24C5">
      <w:pPr>
        <w:pStyle w:val="Heading1"/>
      </w:pPr>
      <w:bookmarkStart w:id="0" w:name="_Ref178064866"/>
      <w:r w:rsidRPr="00CE0424">
        <w:t>Discussion</w:t>
      </w:r>
      <w:bookmarkStart w:id="1" w:name="_Toc455649131"/>
      <w:bookmarkStart w:id="2" w:name="_Toc455649156"/>
      <w:bookmarkStart w:id="3" w:name="_Toc455649182"/>
      <w:bookmarkStart w:id="4" w:name="_Toc455649228"/>
      <w:bookmarkStart w:id="5" w:name="_Toc455649250"/>
      <w:bookmarkStart w:id="6" w:name="_Toc455649272"/>
      <w:bookmarkStart w:id="7" w:name="_Toc455649132"/>
      <w:bookmarkStart w:id="8" w:name="_Toc455649157"/>
      <w:bookmarkStart w:id="9" w:name="_Toc455649183"/>
      <w:bookmarkStart w:id="10" w:name="_Toc455649229"/>
      <w:bookmarkStart w:id="11" w:name="_Toc455649251"/>
      <w:bookmarkStart w:id="12" w:name="_Toc455649273"/>
      <w:bookmarkStart w:id="13" w:name="_Toc455649133"/>
      <w:bookmarkStart w:id="14" w:name="_Toc455649158"/>
      <w:bookmarkStart w:id="15" w:name="_Toc455649184"/>
      <w:bookmarkStart w:id="16" w:name="_Toc455649230"/>
      <w:bookmarkStart w:id="17" w:name="_Toc455649252"/>
      <w:bookmarkStart w:id="18" w:name="_Toc455649274"/>
      <w:bookmarkStart w:id="19" w:name="_Toc455649134"/>
      <w:bookmarkStart w:id="20" w:name="_Toc455649159"/>
      <w:bookmarkStart w:id="21" w:name="_Toc455649185"/>
      <w:bookmarkStart w:id="22" w:name="_Toc455649231"/>
      <w:bookmarkStart w:id="23" w:name="_Toc455649253"/>
      <w:bookmarkStart w:id="24" w:name="_Toc455649275"/>
      <w:bookmarkStart w:id="25" w:name="_Toc455649135"/>
      <w:bookmarkStart w:id="26" w:name="_Toc455649160"/>
      <w:bookmarkStart w:id="27" w:name="_Toc455649186"/>
      <w:bookmarkStart w:id="28" w:name="_Toc455649232"/>
      <w:bookmarkStart w:id="29" w:name="_Toc455649254"/>
      <w:bookmarkStart w:id="30" w:name="_Toc455649276"/>
      <w:bookmarkStart w:id="31" w:name="_Toc455649136"/>
      <w:bookmarkStart w:id="32" w:name="_Toc455649161"/>
      <w:bookmarkStart w:id="33" w:name="_Toc455649187"/>
      <w:bookmarkStart w:id="34" w:name="_Toc455649233"/>
      <w:bookmarkStart w:id="35" w:name="_Toc455649255"/>
      <w:bookmarkStart w:id="36" w:name="_Toc455649277"/>
      <w:bookmarkStart w:id="37" w:name="_Toc455649137"/>
      <w:bookmarkStart w:id="38" w:name="_Toc455649162"/>
      <w:bookmarkStart w:id="39" w:name="_Toc455649188"/>
      <w:bookmarkStart w:id="40" w:name="_Toc455649234"/>
      <w:bookmarkStart w:id="41" w:name="_Toc455649256"/>
      <w:bookmarkStart w:id="42" w:name="_Toc455649278"/>
      <w:bookmarkStart w:id="43" w:name="_Toc455649138"/>
      <w:bookmarkStart w:id="44" w:name="_Toc455649163"/>
      <w:bookmarkStart w:id="45" w:name="_Toc455649189"/>
      <w:bookmarkStart w:id="46" w:name="_Toc455649235"/>
      <w:bookmarkStart w:id="47" w:name="_Toc455649257"/>
      <w:bookmarkStart w:id="48" w:name="_Toc455649279"/>
      <w:bookmarkStart w:id="49" w:name="_Toc455649139"/>
      <w:bookmarkStart w:id="50" w:name="_Toc455649164"/>
      <w:bookmarkStart w:id="51" w:name="_Toc455649190"/>
      <w:bookmarkStart w:id="52" w:name="_Toc455649236"/>
      <w:bookmarkStart w:id="53" w:name="_Toc455649258"/>
      <w:bookmarkStart w:id="54" w:name="_Toc455649280"/>
      <w:bookmarkStart w:id="55" w:name="_Toc455649140"/>
      <w:bookmarkStart w:id="56" w:name="_Toc455649165"/>
      <w:bookmarkStart w:id="57" w:name="_Toc455649191"/>
      <w:bookmarkStart w:id="58" w:name="_Toc455649237"/>
      <w:bookmarkStart w:id="59" w:name="_Toc455649259"/>
      <w:bookmarkStart w:id="60" w:name="_Toc455649281"/>
      <w:bookmarkStart w:id="61" w:name="_Toc455649141"/>
      <w:bookmarkStart w:id="62" w:name="_Toc455649166"/>
      <w:bookmarkStart w:id="63" w:name="_Toc455649192"/>
      <w:bookmarkStart w:id="64" w:name="_Toc455649238"/>
      <w:bookmarkStart w:id="65" w:name="_Toc455649260"/>
      <w:bookmarkStart w:id="66" w:name="_Toc455649282"/>
      <w:bookmarkStart w:id="67" w:name="_Toc46212046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BB4D367" w14:textId="6DB14FF2" w:rsidR="005F02B5" w:rsidRDefault="00DA7816" w:rsidP="005F02B5">
      <w:r>
        <w:t>In the UL puncturing</w:t>
      </w:r>
      <w:r w:rsidR="005F02B5">
        <w:t xml:space="preserve"> scenario</w:t>
      </w:r>
      <w:r>
        <w:t xml:space="preserve"> discussed in this contribution,</w:t>
      </w:r>
      <w:r w:rsidR="005F02B5">
        <w:t xml:space="preserve"> the</w:t>
      </w:r>
      <w:r>
        <w:t xml:space="preserve"> same UE has</w:t>
      </w:r>
      <w:r w:rsidR="00CF21C6">
        <w:t xml:space="preserve"> </w:t>
      </w:r>
      <w:r w:rsidR="00E97773">
        <w:t xml:space="preserve">UL traffic with different </w:t>
      </w:r>
      <w:r w:rsidR="00A3787E">
        <w:t>latency requirements</w:t>
      </w:r>
      <w:r>
        <w:t xml:space="preserve"> to transmit</w:t>
      </w:r>
      <w:r w:rsidR="005F02B5">
        <w:t xml:space="preserve">. This may </w:t>
      </w:r>
      <w:r w:rsidR="00BF777C">
        <w:t>be a less</w:t>
      </w:r>
      <w:r w:rsidR="005F02B5">
        <w:t xml:space="preserve"> common scenario</w:t>
      </w:r>
      <w:r>
        <w:t>,</w:t>
      </w:r>
      <w:r w:rsidR="005F02B5">
        <w:t xml:space="preserve"> since a UE will likely focus on one traffic type during a certain time, either </w:t>
      </w:r>
      <w:r w:rsidR="00A3787E">
        <w:t>delay tolerant</w:t>
      </w:r>
      <w:r w:rsidR="00E97773">
        <w:t xml:space="preserve"> data or </w:t>
      </w:r>
      <w:r w:rsidR="00A3787E">
        <w:t xml:space="preserve">delay intolerant </w:t>
      </w:r>
      <w:r w:rsidR="00E97773">
        <w:t>data</w:t>
      </w:r>
      <w:r w:rsidR="005F02B5">
        <w:t xml:space="preserve">. </w:t>
      </w:r>
    </w:p>
    <w:p w14:paraId="031ED5A9" w14:textId="281729E4" w:rsidR="005F02B5" w:rsidRDefault="00DA7816" w:rsidP="005F02B5">
      <w:r>
        <w:lastRenderedPageBreak/>
        <w:t>Furthermore, w</w:t>
      </w:r>
      <w:r w:rsidR="005F02B5">
        <w:t xml:space="preserve">hen a UE has </w:t>
      </w:r>
      <w:r w:rsidR="00A3787E">
        <w:t>different traffic types operating on different time-scale</w:t>
      </w:r>
      <w:r w:rsidR="00D86286">
        <w:t>s</w:t>
      </w:r>
      <w:r w:rsidR="00A3787E">
        <w:t xml:space="preserve"> (i.e. slot and mini-slot)</w:t>
      </w:r>
      <w:r>
        <w:t>, the solution can differ depending on the scheduling</w:t>
      </w:r>
      <w:r w:rsidR="005F02B5">
        <w:t xml:space="preserve">. </w:t>
      </w:r>
    </w:p>
    <w:p w14:paraId="7ED649D9" w14:textId="77777777" w:rsidR="00455C13" w:rsidRDefault="00455C13" w:rsidP="005F02B5">
      <w:pPr>
        <w:rPr>
          <w:u w:val="single"/>
        </w:rPr>
      </w:pPr>
    </w:p>
    <w:p w14:paraId="54C2CC76" w14:textId="691251BA" w:rsidR="00DA7816" w:rsidRDefault="00DA7816" w:rsidP="005F02B5">
      <w:r w:rsidRPr="00DA7816">
        <w:rPr>
          <w:u w:val="single"/>
        </w:rPr>
        <w:t>For grant-based scheduling</w:t>
      </w:r>
      <w:r>
        <w:t xml:space="preserve">: </w:t>
      </w:r>
    </w:p>
    <w:p w14:paraId="50F7738F" w14:textId="65F6165F" w:rsidR="005F02B5" w:rsidRDefault="005F02B5" w:rsidP="005F02B5">
      <w:r>
        <w:t>In this case</w:t>
      </w:r>
      <w:r w:rsidR="00DA7816">
        <w:t>,</w:t>
      </w:r>
      <w:r>
        <w:t xml:space="preserve"> the UE has received a grant for a slot-length transmission</w:t>
      </w:r>
      <w:r w:rsidR="00DA7816">
        <w:t xml:space="preserve"> </w:t>
      </w:r>
      <w:r>
        <w:t xml:space="preserve"> and it later receives a grant for a mini-slot transmission</w:t>
      </w:r>
      <w:r w:rsidR="00DA7816">
        <w:t xml:space="preserve"> </w:t>
      </w:r>
      <w:r>
        <w:t xml:space="preserve"> that </w:t>
      </w:r>
      <w:r w:rsidR="005E3712">
        <w:t xml:space="preserve">overlaps </w:t>
      </w:r>
      <w:r>
        <w:t xml:space="preserve">in time and are both on the same </w:t>
      </w:r>
      <w:r w:rsidR="000266FF">
        <w:t xml:space="preserve">resource </w:t>
      </w:r>
      <w:r w:rsidR="00924943">
        <w:t>blocks</w:t>
      </w:r>
      <w:r w:rsidR="00DA7816">
        <w:t>. This second grant is</w:t>
      </w:r>
      <w:r>
        <w:t xml:space="preserve"> on a mini-slot basis and therefore have a different timing. In this case the latest received grant should be used by the UE, and the </w:t>
      </w:r>
      <w:r w:rsidR="00D86286">
        <w:t xml:space="preserve">earlier </w:t>
      </w:r>
      <w:r>
        <w:t>planned transmission should thus be cancelled.</w:t>
      </w:r>
      <w:r w:rsidR="00E22042">
        <w:t xml:space="preserve"> </w:t>
      </w:r>
      <w:r w:rsidR="00455C13">
        <w:t>The opposite case cannot happen,</w:t>
      </w:r>
      <w:r w:rsidR="00A52077">
        <w:t xml:space="preserve"> </w:t>
      </w:r>
      <w:r w:rsidR="00357296">
        <w:t>i.e.</w:t>
      </w:r>
      <w:r w:rsidR="00A52077">
        <w:t xml:space="preserve">, </w:t>
      </w:r>
      <w:r w:rsidR="00455C13">
        <w:t>a</w:t>
      </w:r>
      <w:r w:rsidR="00357296">
        <w:t xml:space="preserve"> UE </w:t>
      </w:r>
      <w:r w:rsidR="00455C13">
        <w:t xml:space="preserve">that has a grant for </w:t>
      </w:r>
      <w:r w:rsidR="00357296">
        <w:t xml:space="preserve">mini-slot transmission </w:t>
      </w:r>
      <w:r w:rsidR="00455C13">
        <w:t>will not receive</w:t>
      </w:r>
      <w:r w:rsidR="00357296">
        <w:t xml:space="preserve"> a grant</w:t>
      </w:r>
      <w:r w:rsidR="00E22042">
        <w:t xml:space="preserve"> </w:t>
      </w:r>
      <w:r w:rsidR="00357296">
        <w:t>for slot-based transmission</w:t>
      </w:r>
      <w:r w:rsidR="00263E5A">
        <w:t xml:space="preserve">, </w:t>
      </w:r>
      <w:r w:rsidR="00E22042">
        <w:t xml:space="preserve">as the gNB can avoid to </w:t>
      </w:r>
      <w:r w:rsidR="00BA4D0E">
        <w:t>do that</w:t>
      </w:r>
      <w:r w:rsidR="00E22042">
        <w:t>.</w:t>
      </w:r>
    </w:p>
    <w:p w14:paraId="40191383" w14:textId="39C30431" w:rsidR="005F02B5" w:rsidRDefault="005F02B5" w:rsidP="005F02B5">
      <w:pPr>
        <w:pStyle w:val="TOC1"/>
      </w:pPr>
      <w:r>
        <w:t>Proposal 1</w:t>
      </w:r>
      <w:r w:rsidRPr="002F3F68">
        <w:tab/>
      </w:r>
      <w:r w:rsidR="000266FF">
        <w:t>Latest received</w:t>
      </w:r>
      <w:r>
        <w:t xml:space="preserve"> UL grant </w:t>
      </w:r>
      <w:r w:rsidR="002633E0">
        <w:t>has priority, if the granted resources overlap in time</w:t>
      </w:r>
      <w:r w:rsidR="002633E0">
        <w:rPr>
          <w:rStyle w:val="CommentReference"/>
          <w:b w:val="0"/>
          <w:noProof w:val="0"/>
          <w:lang w:val="en-GB"/>
        </w:rPr>
        <w:t xml:space="preserve"> </w:t>
      </w:r>
    </w:p>
    <w:p w14:paraId="52A77DAF" w14:textId="77777777" w:rsidR="00455C13" w:rsidRDefault="00455C13" w:rsidP="00924943">
      <w:pPr>
        <w:pStyle w:val="TOC1"/>
        <w:rPr>
          <w:b w:val="0"/>
          <w:u w:val="single"/>
        </w:rPr>
      </w:pPr>
    </w:p>
    <w:p w14:paraId="20E1F4BA" w14:textId="6967EACC" w:rsidR="00924943" w:rsidRDefault="00DA7816" w:rsidP="00924943">
      <w:pPr>
        <w:pStyle w:val="TOC1"/>
        <w:rPr>
          <w:b w:val="0"/>
          <w:u w:val="single"/>
        </w:rPr>
      </w:pPr>
      <w:r w:rsidRPr="00DA7816">
        <w:rPr>
          <w:b w:val="0"/>
          <w:u w:val="single"/>
        </w:rPr>
        <w:t xml:space="preserve">For </w:t>
      </w:r>
      <w:r w:rsidR="000266FF">
        <w:rPr>
          <w:b w:val="0"/>
          <w:u w:val="single"/>
        </w:rPr>
        <w:t>semi-persistent</w:t>
      </w:r>
      <w:r w:rsidRPr="00DA7816">
        <w:rPr>
          <w:b w:val="0"/>
          <w:u w:val="single"/>
        </w:rPr>
        <w:t xml:space="preserve"> s</w:t>
      </w:r>
      <w:bookmarkStart w:id="68" w:name="_GoBack"/>
      <w:bookmarkEnd w:id="68"/>
      <w:r w:rsidRPr="00DA7816">
        <w:rPr>
          <w:b w:val="0"/>
          <w:u w:val="single"/>
        </w:rPr>
        <w:t>cheduling:</w:t>
      </w:r>
    </w:p>
    <w:p w14:paraId="26405F3D" w14:textId="3AF7C10C" w:rsidR="00924943" w:rsidRDefault="00924943" w:rsidP="00924943">
      <w:pPr>
        <w:spacing w:before="120"/>
      </w:pPr>
      <w:r w:rsidRPr="00924943">
        <w:t xml:space="preserve">To allow low-latency communication, </w:t>
      </w:r>
      <w:r w:rsidR="00C508F9">
        <w:t>SPS</w:t>
      </w:r>
      <w:r w:rsidRPr="00924943">
        <w:t xml:space="preserve"> </w:t>
      </w:r>
      <w:r w:rsidR="00C508F9">
        <w:t>will</w:t>
      </w:r>
      <w:r w:rsidRPr="00924943">
        <w:t xml:space="preserve"> </w:t>
      </w:r>
      <w:r w:rsidR="00C508F9">
        <w:t xml:space="preserve">also be </w:t>
      </w:r>
      <w:r w:rsidRPr="00924943">
        <w:t xml:space="preserve">supported in NR. </w:t>
      </w:r>
      <w:r>
        <w:t xml:space="preserve">In this case, the UE has received a </w:t>
      </w:r>
      <w:r w:rsidR="00BF777C">
        <w:t xml:space="preserve">dynamic </w:t>
      </w:r>
      <w:r>
        <w:t>grant for a slot-length transmission which</w:t>
      </w:r>
      <w:r w:rsidR="00FC5031">
        <w:t xml:space="preserve"> </w:t>
      </w:r>
      <w:r>
        <w:t>overl</w:t>
      </w:r>
      <w:r w:rsidR="00FC5031">
        <w:t>a</w:t>
      </w:r>
      <w:r>
        <w:t>p</w:t>
      </w:r>
      <w:r w:rsidR="00AA1D8A">
        <w:t xml:space="preserve">s </w:t>
      </w:r>
      <w:r w:rsidR="00991DA1">
        <w:t xml:space="preserve">at least </w:t>
      </w:r>
      <w:r>
        <w:t xml:space="preserve">partially in time and </w:t>
      </w:r>
      <w:r w:rsidR="00991DA1">
        <w:t>frequency resources</w:t>
      </w:r>
      <w:r>
        <w:t xml:space="preserve"> </w:t>
      </w:r>
      <w:r w:rsidR="00780076">
        <w:t xml:space="preserve">with </w:t>
      </w:r>
      <w:r w:rsidR="000266FF">
        <w:t xml:space="preserve">SPS </w:t>
      </w:r>
      <w:r>
        <w:t>grant for mini-slot transmission</w:t>
      </w:r>
      <w:r w:rsidR="009A3F15">
        <w:t>s</w:t>
      </w:r>
      <w:r>
        <w:t xml:space="preserve">. </w:t>
      </w:r>
      <w:r w:rsidR="00C508F9">
        <w:t xml:space="preserve">If </w:t>
      </w:r>
      <w:r w:rsidR="009A3F15">
        <w:t xml:space="preserve">the </w:t>
      </w:r>
      <w:r w:rsidR="00B4089D">
        <w:t>mini-slot</w:t>
      </w:r>
      <w:r w:rsidR="00C508F9">
        <w:t xml:space="preserve"> transmission is to be prioritized over </w:t>
      </w:r>
      <w:r w:rsidR="00B4089D">
        <w:t>slot</w:t>
      </w:r>
      <w:r w:rsidR="00C508F9">
        <w:t xml:space="preserve"> transmission, the </w:t>
      </w:r>
      <w:r w:rsidR="00991DA1">
        <w:t>dynamically granted</w:t>
      </w:r>
      <w:r w:rsidR="00E81C64">
        <w:t xml:space="preserve"> </w:t>
      </w:r>
      <w:r w:rsidR="00B4089D">
        <w:t>traffic on slot</w:t>
      </w:r>
      <w:r w:rsidR="00E81C64">
        <w:t xml:space="preserve"> should be cancelled</w:t>
      </w:r>
      <w:r w:rsidR="005F35BA">
        <w:t xml:space="preserve"> in the overlapping resources</w:t>
      </w:r>
      <w:r w:rsidR="00E81C64">
        <w:t>.</w:t>
      </w:r>
      <w:r w:rsidR="00C508F9">
        <w:t xml:space="preserve"> However, the prioritization of a particular traffic, either scheduled by grant-based or </w:t>
      </w:r>
      <w:r w:rsidR="005F6923">
        <w:t xml:space="preserve">configured by </w:t>
      </w:r>
      <w:r w:rsidR="00C508F9">
        <w:t>grant-free, is up</w:t>
      </w:r>
      <w:r w:rsidR="00991DA1">
        <w:t xml:space="preserve"> </w:t>
      </w:r>
      <w:r w:rsidR="00C508F9">
        <w:t xml:space="preserve">to RAN2 to decide. </w:t>
      </w:r>
      <w:r w:rsidR="00FD7BE8">
        <w:t xml:space="preserve">Furthermore, blind detection can be performed at gNB to know the presence of sporadic traffic. </w:t>
      </w:r>
    </w:p>
    <w:p w14:paraId="092E003C" w14:textId="77777777" w:rsidR="005E5A17" w:rsidRDefault="00E81C64" w:rsidP="007D1185">
      <w:pPr>
        <w:pStyle w:val="TOC1"/>
        <w:ind w:left="1699" w:hanging="1699"/>
      </w:pPr>
      <w:r>
        <w:t>Proposal 2</w:t>
      </w:r>
      <w:r>
        <w:tab/>
      </w:r>
      <w:r w:rsidR="000266FF">
        <w:t xml:space="preserve">Prioritization between UL SPS resources and granted </w:t>
      </w:r>
      <w:r w:rsidR="00D165EB">
        <w:t>resources is up</w:t>
      </w:r>
      <w:r w:rsidR="00991DA1">
        <w:t xml:space="preserve"> </w:t>
      </w:r>
      <w:r w:rsidR="00D165EB">
        <w:t>to RAN2 to decide</w:t>
      </w:r>
    </w:p>
    <w:p w14:paraId="0577C8DE" w14:textId="4DB5CBE4" w:rsidR="00BF777C" w:rsidRDefault="000266FF" w:rsidP="007D1185">
      <w:pPr>
        <w:pStyle w:val="TOC1"/>
        <w:ind w:left="1699" w:hanging="1699"/>
      </w:pPr>
      <w:r>
        <w:t xml:space="preserve"> </w:t>
      </w:r>
      <w:r w:rsidR="00E81C64">
        <w:t xml:space="preserve"> </w:t>
      </w:r>
    </w:p>
    <w:p w14:paraId="3FDAEECB" w14:textId="11419B5D" w:rsidR="00C01F33" w:rsidRDefault="00C01F33" w:rsidP="00CE0424">
      <w:pPr>
        <w:pStyle w:val="Heading1"/>
      </w:pPr>
      <w:r w:rsidRPr="00CE0424">
        <w:t>Conclusion</w:t>
      </w:r>
    </w:p>
    <w:p w14:paraId="1CF1EFCA" w14:textId="01314062" w:rsidR="00181547" w:rsidRDefault="00181547" w:rsidP="00181547">
      <w:r>
        <w:t xml:space="preserve">Based on the discussion above for intra-UE </w:t>
      </w:r>
      <w:r w:rsidR="00D165EB">
        <w:t xml:space="preserve">UL </w:t>
      </w:r>
      <w:r>
        <w:t>puncturing, we propose the following:</w:t>
      </w:r>
    </w:p>
    <w:p w14:paraId="496345E4" w14:textId="533D0A78" w:rsidR="00D165EB" w:rsidRDefault="002633E0" w:rsidP="00D165EB">
      <w:pPr>
        <w:pStyle w:val="TOC1"/>
      </w:pPr>
      <w:r>
        <w:t>Proposal 1</w:t>
      </w:r>
      <w:r w:rsidRPr="002F3F68">
        <w:tab/>
      </w:r>
      <w:r>
        <w:t>Latest received UL grant has priority, if the granted resources overlap in time</w:t>
      </w:r>
    </w:p>
    <w:p w14:paraId="7F8D1874" w14:textId="525BBE32" w:rsidR="00D165EB" w:rsidRDefault="00D165EB" w:rsidP="00D165EB">
      <w:pPr>
        <w:pStyle w:val="TOC1"/>
        <w:ind w:left="1699" w:hanging="1699"/>
      </w:pPr>
      <w:r>
        <w:t>Proposal 2</w:t>
      </w:r>
      <w:r>
        <w:tab/>
        <w:t>Prioritization between UL SPS resources and granted resources is up</w:t>
      </w:r>
      <w:r w:rsidR="00991DA1">
        <w:t xml:space="preserve"> </w:t>
      </w:r>
      <w:r>
        <w:t xml:space="preserve">to RAN2 to decide  </w:t>
      </w:r>
    </w:p>
    <w:p w14:paraId="3CA25FCB" w14:textId="599B8E49" w:rsidR="00F507D1" w:rsidRPr="00CE0424" w:rsidRDefault="00F507D1" w:rsidP="0009033B">
      <w:pPr>
        <w:pStyle w:val="Heading1"/>
      </w:pPr>
      <w:r w:rsidRPr="00CE0424">
        <w:t>References</w:t>
      </w:r>
    </w:p>
    <w:p w14:paraId="1E349756" w14:textId="55FA1BFF" w:rsidR="00B96459" w:rsidRPr="00E76759" w:rsidRDefault="00B96459" w:rsidP="0012527C">
      <w:pPr>
        <w:pStyle w:val="Reference"/>
        <w:rPr>
          <w:lang w:val="en-US"/>
        </w:rPr>
      </w:pPr>
      <w:bookmarkStart w:id="69" w:name="_Ref473636642"/>
      <w:r w:rsidRPr="00E76759">
        <w:rPr>
          <w:lang w:val="en-US"/>
        </w:rPr>
        <w:t>R1-</w:t>
      </w:r>
      <w:r w:rsidR="004A6B40" w:rsidRPr="00E76759">
        <w:rPr>
          <w:lang w:val="en-US"/>
        </w:rPr>
        <w:t>170</w:t>
      </w:r>
      <w:r w:rsidR="009166DB" w:rsidRPr="00E76759">
        <w:rPr>
          <w:lang w:val="en-US"/>
        </w:rPr>
        <w:t>9111</w:t>
      </w:r>
      <w:r w:rsidRPr="00E76759">
        <w:rPr>
          <w:lang w:val="en-US"/>
        </w:rPr>
        <w:t xml:space="preserve">, </w:t>
      </w:r>
      <w:r w:rsidR="0012527C" w:rsidRPr="00E76759">
        <w:rPr>
          <w:lang w:val="en-US"/>
        </w:rPr>
        <w:t>On Pre-empted Transmissions for Downlink</w:t>
      </w:r>
      <w:r w:rsidRPr="00E76759">
        <w:rPr>
          <w:lang w:val="en-US"/>
        </w:rPr>
        <w:t>, Ericsson, RAN1#8</w:t>
      </w:r>
      <w:r w:rsidR="0012527C" w:rsidRPr="00E76759">
        <w:rPr>
          <w:lang w:val="en-US"/>
        </w:rPr>
        <w:t>9</w:t>
      </w:r>
      <w:r w:rsidRPr="00E76759">
        <w:rPr>
          <w:lang w:val="en-US"/>
        </w:rPr>
        <w:t>.</w:t>
      </w:r>
    </w:p>
    <w:p w14:paraId="6FD54827" w14:textId="306F6102" w:rsidR="00A916A7" w:rsidRPr="00E76759" w:rsidRDefault="006A1C7C" w:rsidP="006A1C7C">
      <w:pPr>
        <w:pStyle w:val="Reference"/>
        <w:rPr>
          <w:lang w:val="en-US"/>
        </w:rPr>
      </w:pPr>
      <w:r w:rsidRPr="00E76759">
        <w:rPr>
          <w:lang w:val="en-US"/>
        </w:rPr>
        <w:t>R1-</w:t>
      </w:r>
      <w:r w:rsidR="00044618" w:rsidRPr="00E76759">
        <w:rPr>
          <w:lang w:val="en-US"/>
        </w:rPr>
        <w:t>170</w:t>
      </w:r>
      <w:r w:rsidR="009166DB" w:rsidRPr="00E76759">
        <w:rPr>
          <w:lang w:val="en-US"/>
        </w:rPr>
        <w:t>9112</w:t>
      </w:r>
      <w:r w:rsidR="00873E24" w:rsidRPr="00E76759">
        <w:rPr>
          <w:lang w:val="en-US"/>
        </w:rPr>
        <w:t>, O</w:t>
      </w:r>
      <w:r w:rsidRPr="00E76759">
        <w:rPr>
          <w:lang w:val="en-US"/>
        </w:rPr>
        <w:t xml:space="preserve">n </w:t>
      </w:r>
      <w:r w:rsidR="00D165EB" w:rsidRPr="00E76759">
        <w:rPr>
          <w:lang w:val="en-US"/>
        </w:rPr>
        <w:t>inter-UE</w:t>
      </w:r>
      <w:r w:rsidR="00873E24" w:rsidRPr="00E76759">
        <w:rPr>
          <w:lang w:val="en-US"/>
        </w:rPr>
        <w:t xml:space="preserve"> UL puncturing</w:t>
      </w:r>
      <w:r w:rsidR="00D4644F" w:rsidRPr="00E76759">
        <w:rPr>
          <w:lang w:val="en-US"/>
        </w:rPr>
        <w:t>, Ericsson, RAN1#8</w:t>
      </w:r>
      <w:r w:rsidR="0012527C" w:rsidRPr="00E76759">
        <w:rPr>
          <w:lang w:val="en-US"/>
        </w:rPr>
        <w:t>9</w:t>
      </w:r>
      <w:r w:rsidR="00D4644F" w:rsidRPr="00E76759">
        <w:rPr>
          <w:lang w:val="en-US"/>
        </w:rPr>
        <w:t>.</w:t>
      </w:r>
      <w:bookmarkEnd w:id="69"/>
    </w:p>
    <w:p w14:paraId="18D3AE2E" w14:textId="4B8BB6E7" w:rsidR="00D165EB" w:rsidRPr="00E76759" w:rsidRDefault="00D165EB" w:rsidP="00D165EB">
      <w:pPr>
        <w:pStyle w:val="Reference"/>
        <w:rPr>
          <w:lang w:val="en-US"/>
        </w:rPr>
      </w:pPr>
      <w:bookmarkStart w:id="70" w:name="_Ref465931227"/>
      <w:bookmarkStart w:id="71" w:name="_Ref458515583"/>
      <w:bookmarkStart w:id="72" w:name="_Ref174151459"/>
      <w:bookmarkStart w:id="73" w:name="_Ref189809556"/>
      <w:bookmarkStart w:id="74" w:name="_Ref458165837"/>
      <w:bookmarkStart w:id="75" w:name="_Ref473280559"/>
      <w:r w:rsidRPr="00E76759">
        <w:rPr>
          <w:lang w:val="en-US"/>
        </w:rPr>
        <w:t>R1-</w:t>
      </w:r>
      <w:r w:rsidR="00044618" w:rsidRPr="00E76759">
        <w:rPr>
          <w:lang w:val="en-US"/>
        </w:rPr>
        <w:t>170</w:t>
      </w:r>
      <w:r w:rsidR="0012527C" w:rsidRPr="00E76759">
        <w:rPr>
          <w:lang w:val="en-US"/>
        </w:rPr>
        <w:t>9098</w:t>
      </w:r>
      <w:r w:rsidRPr="00E76759">
        <w:rPr>
          <w:lang w:val="en-US"/>
        </w:rPr>
        <w:t xml:space="preserve">, </w:t>
      </w:r>
      <w:bookmarkEnd w:id="70"/>
      <w:bookmarkEnd w:id="71"/>
      <w:bookmarkEnd w:id="72"/>
      <w:bookmarkEnd w:id="73"/>
      <w:bookmarkEnd w:id="74"/>
      <w:r w:rsidR="0012527C" w:rsidRPr="00E76759">
        <w:rPr>
          <w:lang w:val="en-US"/>
        </w:rPr>
        <w:t>On UL SPS transmission</w:t>
      </w:r>
      <w:r w:rsidRPr="00E76759">
        <w:rPr>
          <w:lang w:val="en-US"/>
        </w:rPr>
        <w:t>, Ericsson, RAN1#8</w:t>
      </w:r>
      <w:r w:rsidR="0012527C" w:rsidRPr="00E76759">
        <w:rPr>
          <w:lang w:val="en-US"/>
        </w:rPr>
        <w:t>9</w:t>
      </w:r>
      <w:r w:rsidRPr="00E76759">
        <w:rPr>
          <w:lang w:val="en-US"/>
        </w:rPr>
        <w:t>.</w:t>
      </w:r>
      <w:bookmarkEnd w:id="75"/>
    </w:p>
    <w:p w14:paraId="64FCA6D9" w14:textId="77777777" w:rsidR="00D165EB" w:rsidRPr="00873E24" w:rsidRDefault="00D165EB" w:rsidP="00D165EB">
      <w:pPr>
        <w:pStyle w:val="Reference"/>
        <w:numPr>
          <w:ilvl w:val="0"/>
          <w:numId w:val="0"/>
        </w:numPr>
        <w:ind w:left="567"/>
        <w:rPr>
          <w:highlight w:val="yellow"/>
          <w:lang w:val="en-US"/>
        </w:rPr>
      </w:pPr>
    </w:p>
    <w:sectPr w:rsidR="00D165EB" w:rsidRPr="00873E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EF6B4" w14:textId="77777777" w:rsidR="00D92C62" w:rsidRDefault="00D92C62">
      <w:r>
        <w:separator/>
      </w:r>
    </w:p>
  </w:endnote>
  <w:endnote w:type="continuationSeparator" w:id="0">
    <w:p w14:paraId="7F8C106E" w14:textId="77777777" w:rsidR="00D92C62" w:rsidRDefault="00D92C62">
      <w:r>
        <w:continuationSeparator/>
      </w:r>
    </w:p>
  </w:endnote>
  <w:endnote w:type="continuationNotice" w:id="1">
    <w:p w14:paraId="4EBAFE74" w14:textId="77777777" w:rsidR="00D92C62" w:rsidRDefault="00D92C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777550A7" w:rsidR="00291E3A" w:rsidRDefault="00291E3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675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7675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88CB6" w14:textId="77777777" w:rsidR="00D92C62" w:rsidRDefault="00D92C62">
      <w:r>
        <w:separator/>
      </w:r>
    </w:p>
  </w:footnote>
  <w:footnote w:type="continuationSeparator" w:id="0">
    <w:p w14:paraId="55BEC002" w14:textId="77777777" w:rsidR="00D92C62" w:rsidRDefault="00D92C62">
      <w:r>
        <w:continuationSeparator/>
      </w:r>
    </w:p>
  </w:footnote>
  <w:footnote w:type="continuationNotice" w:id="1">
    <w:p w14:paraId="4AF7E47E" w14:textId="77777777" w:rsidR="00D92C62" w:rsidRDefault="00D92C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291E3A" w:rsidRDefault="00291E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78C26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BAA62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D74DB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458C2"/>
    <w:multiLevelType w:val="hybridMultilevel"/>
    <w:tmpl w:val="628AC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D657AB"/>
    <w:multiLevelType w:val="hybridMultilevel"/>
    <w:tmpl w:val="13089B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93231"/>
    <w:multiLevelType w:val="hybridMultilevel"/>
    <w:tmpl w:val="6A50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CF69CE"/>
    <w:multiLevelType w:val="hybridMultilevel"/>
    <w:tmpl w:val="A5C86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945114"/>
    <w:multiLevelType w:val="hybridMultilevel"/>
    <w:tmpl w:val="613E083C"/>
    <w:lvl w:ilvl="0" w:tplc="5632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CF794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E7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2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E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4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B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8413A"/>
    <w:multiLevelType w:val="hybridMultilevel"/>
    <w:tmpl w:val="E7846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810A9"/>
    <w:multiLevelType w:val="hybridMultilevel"/>
    <w:tmpl w:val="8DC2B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F02B2"/>
    <w:multiLevelType w:val="hybridMultilevel"/>
    <w:tmpl w:val="3670C5CE"/>
    <w:lvl w:ilvl="0" w:tplc="E17CF53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F9B074C8">
      <w:start w:val="1"/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CD22A0"/>
    <w:multiLevelType w:val="hybridMultilevel"/>
    <w:tmpl w:val="956255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31" w15:restartNumberingAfterBreak="0">
    <w:nsid w:val="56EA2565"/>
    <w:multiLevelType w:val="hybridMultilevel"/>
    <w:tmpl w:val="78A85B9E"/>
    <w:lvl w:ilvl="0" w:tplc="26B8AB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ED831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292E9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1C4D5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E3414F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94A6F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2D0A3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9CCE8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A92B5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A22E5"/>
    <w:multiLevelType w:val="hybridMultilevel"/>
    <w:tmpl w:val="B1547B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0616E5"/>
    <w:multiLevelType w:val="hybridMultilevel"/>
    <w:tmpl w:val="7AD81DC0"/>
    <w:lvl w:ilvl="0" w:tplc="733655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2"/>
  </w:num>
  <w:num w:numId="8">
    <w:abstractNumId w:val="18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14"/>
  </w:num>
  <w:num w:numId="16">
    <w:abstractNumId w:val="33"/>
  </w:num>
  <w:num w:numId="17">
    <w:abstractNumId w:val="23"/>
  </w:num>
  <w:num w:numId="18">
    <w:abstractNumId w:val="27"/>
  </w:num>
  <w:num w:numId="19">
    <w:abstractNumId w:val="6"/>
  </w:num>
  <w:num w:numId="20">
    <w:abstractNumId w:val="20"/>
  </w:num>
  <w:num w:numId="21">
    <w:abstractNumId w:val="10"/>
  </w:num>
  <w:num w:numId="22">
    <w:abstractNumId w:val="5"/>
  </w:num>
  <w:num w:numId="23">
    <w:abstractNumId w:val="26"/>
  </w:num>
  <w:num w:numId="24">
    <w:abstractNumId w:val="24"/>
  </w:num>
  <w:num w:numId="25">
    <w:abstractNumId w:val="15"/>
  </w:num>
  <w:num w:numId="26">
    <w:abstractNumId w:val="7"/>
  </w:num>
  <w:num w:numId="27">
    <w:abstractNumId w:val="11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16"/>
  </w:num>
  <w:num w:numId="31">
    <w:abstractNumId w:val="35"/>
  </w:num>
  <w:num w:numId="32">
    <w:abstractNumId w:val="21"/>
    <w:lvlOverride w:ilvl="0">
      <w:startOverride w:val="5"/>
    </w:lvlOverride>
  </w:num>
  <w:num w:numId="33">
    <w:abstractNumId w:val="29"/>
  </w:num>
  <w:num w:numId="34">
    <w:abstractNumId w:val="30"/>
    <w:lvlOverride w:ilvl="0">
      <w:startOverride w:val="1"/>
    </w:lvlOverride>
  </w:num>
  <w:num w:numId="35">
    <w:abstractNumId w:val="30"/>
    <w:lvlOverride w:ilvl="0">
      <w:startOverride w:val="1"/>
    </w:lvlOverride>
  </w:num>
  <w:num w:numId="36">
    <w:abstractNumId w:val="8"/>
  </w:num>
  <w:num w:numId="37">
    <w:abstractNumId w:val="30"/>
    <w:lvlOverride w:ilvl="0">
      <w:startOverride w:val="1"/>
    </w:lvlOverride>
  </w:num>
  <w:num w:numId="38">
    <w:abstractNumId w:val="34"/>
  </w:num>
  <w:num w:numId="39">
    <w:abstractNumId w:val="19"/>
  </w:num>
  <w:num w:numId="40">
    <w:abstractNumId w:val="12"/>
  </w:num>
  <w:num w:numId="41">
    <w:abstractNumId w:val="9"/>
  </w:num>
  <w:num w:numId="42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96"/>
    <w:rsid w:val="000069FA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4989"/>
    <w:rsid w:val="0002564D"/>
    <w:rsid w:val="00025ECA"/>
    <w:rsid w:val="000266D4"/>
    <w:rsid w:val="000266FF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4618"/>
    <w:rsid w:val="0004528C"/>
    <w:rsid w:val="00045529"/>
    <w:rsid w:val="000476CE"/>
    <w:rsid w:val="00052A07"/>
    <w:rsid w:val="00052B69"/>
    <w:rsid w:val="000534E3"/>
    <w:rsid w:val="0005606A"/>
    <w:rsid w:val="0005666E"/>
    <w:rsid w:val="00056D8D"/>
    <w:rsid w:val="00057117"/>
    <w:rsid w:val="000616E7"/>
    <w:rsid w:val="0006478A"/>
    <w:rsid w:val="0006487E"/>
    <w:rsid w:val="000655EF"/>
    <w:rsid w:val="00065E1A"/>
    <w:rsid w:val="0007265B"/>
    <w:rsid w:val="00076C39"/>
    <w:rsid w:val="00077E5F"/>
    <w:rsid w:val="0008036A"/>
    <w:rsid w:val="00081AE6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24C1"/>
    <w:rsid w:val="000924F0"/>
    <w:rsid w:val="00092B4B"/>
    <w:rsid w:val="00093474"/>
    <w:rsid w:val="00094932"/>
    <w:rsid w:val="0009510F"/>
    <w:rsid w:val="000A006F"/>
    <w:rsid w:val="000A03C7"/>
    <w:rsid w:val="000A1B7B"/>
    <w:rsid w:val="000A27B7"/>
    <w:rsid w:val="000A3EEC"/>
    <w:rsid w:val="000A3FE8"/>
    <w:rsid w:val="000A56F2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D0D07"/>
    <w:rsid w:val="000D4797"/>
    <w:rsid w:val="000E0527"/>
    <w:rsid w:val="000E17AD"/>
    <w:rsid w:val="000E1A1F"/>
    <w:rsid w:val="000E1E92"/>
    <w:rsid w:val="000E26FF"/>
    <w:rsid w:val="000F06D6"/>
    <w:rsid w:val="000F0839"/>
    <w:rsid w:val="000F0986"/>
    <w:rsid w:val="000F0EB1"/>
    <w:rsid w:val="000F1106"/>
    <w:rsid w:val="000F3BE9"/>
    <w:rsid w:val="000F3F6C"/>
    <w:rsid w:val="000F4CE5"/>
    <w:rsid w:val="000F6DF3"/>
    <w:rsid w:val="000F7070"/>
    <w:rsid w:val="001005FF"/>
    <w:rsid w:val="00103EEB"/>
    <w:rsid w:val="00105303"/>
    <w:rsid w:val="001062FB"/>
    <w:rsid w:val="001063E6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EDF"/>
    <w:rsid w:val="0012377F"/>
    <w:rsid w:val="00124314"/>
    <w:rsid w:val="00124D89"/>
    <w:rsid w:val="0012527C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AA9"/>
    <w:rsid w:val="001439AD"/>
    <w:rsid w:val="0014596D"/>
    <w:rsid w:val="00145CF2"/>
    <w:rsid w:val="00147B9C"/>
    <w:rsid w:val="001507D7"/>
    <w:rsid w:val="00150EA4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7795"/>
    <w:rsid w:val="0018129E"/>
    <w:rsid w:val="0018143F"/>
    <w:rsid w:val="00181547"/>
    <w:rsid w:val="00181E9F"/>
    <w:rsid w:val="00183D3A"/>
    <w:rsid w:val="0018412F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319B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C1CE5"/>
    <w:rsid w:val="001C2C68"/>
    <w:rsid w:val="001C3D2A"/>
    <w:rsid w:val="001C7626"/>
    <w:rsid w:val="001D45FA"/>
    <w:rsid w:val="001D51BA"/>
    <w:rsid w:val="001D6342"/>
    <w:rsid w:val="001D6D53"/>
    <w:rsid w:val="001E1C24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5E74"/>
    <w:rsid w:val="002069B2"/>
    <w:rsid w:val="00206B13"/>
    <w:rsid w:val="00207FA3"/>
    <w:rsid w:val="002123EE"/>
    <w:rsid w:val="00212A55"/>
    <w:rsid w:val="00214DA8"/>
    <w:rsid w:val="00215423"/>
    <w:rsid w:val="002158FA"/>
    <w:rsid w:val="00220600"/>
    <w:rsid w:val="0022138B"/>
    <w:rsid w:val="002224DB"/>
    <w:rsid w:val="00223FCB"/>
    <w:rsid w:val="002252C3"/>
    <w:rsid w:val="00225C54"/>
    <w:rsid w:val="00226E5C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8EB"/>
    <w:rsid w:val="002461F3"/>
    <w:rsid w:val="002500C8"/>
    <w:rsid w:val="002512D7"/>
    <w:rsid w:val="002527C7"/>
    <w:rsid w:val="00257543"/>
    <w:rsid w:val="002615AC"/>
    <w:rsid w:val="002617E7"/>
    <w:rsid w:val="00262C40"/>
    <w:rsid w:val="002633E0"/>
    <w:rsid w:val="00263E5A"/>
    <w:rsid w:val="00264228"/>
    <w:rsid w:val="00264334"/>
    <w:rsid w:val="0026473E"/>
    <w:rsid w:val="002647AC"/>
    <w:rsid w:val="00264C44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75131"/>
    <w:rsid w:val="002805F5"/>
    <w:rsid w:val="00280751"/>
    <w:rsid w:val="0028280A"/>
    <w:rsid w:val="00286ACD"/>
    <w:rsid w:val="00287838"/>
    <w:rsid w:val="002901B1"/>
    <w:rsid w:val="002907B5"/>
    <w:rsid w:val="00290F51"/>
    <w:rsid w:val="00291E3A"/>
    <w:rsid w:val="00292EB7"/>
    <w:rsid w:val="002944FD"/>
    <w:rsid w:val="00296227"/>
    <w:rsid w:val="00296F44"/>
    <w:rsid w:val="0029745E"/>
    <w:rsid w:val="0029777D"/>
    <w:rsid w:val="002A055E"/>
    <w:rsid w:val="002A10CB"/>
    <w:rsid w:val="002A1895"/>
    <w:rsid w:val="002A1D4E"/>
    <w:rsid w:val="002A24B9"/>
    <w:rsid w:val="002A2869"/>
    <w:rsid w:val="002B0227"/>
    <w:rsid w:val="002B0907"/>
    <w:rsid w:val="002B24D6"/>
    <w:rsid w:val="002B4CE9"/>
    <w:rsid w:val="002B7B52"/>
    <w:rsid w:val="002C1B68"/>
    <w:rsid w:val="002C41E6"/>
    <w:rsid w:val="002C6788"/>
    <w:rsid w:val="002C6DA9"/>
    <w:rsid w:val="002D071A"/>
    <w:rsid w:val="002D1464"/>
    <w:rsid w:val="002D34B2"/>
    <w:rsid w:val="002D4A15"/>
    <w:rsid w:val="002D565F"/>
    <w:rsid w:val="002D7225"/>
    <w:rsid w:val="002D7637"/>
    <w:rsid w:val="002E01DD"/>
    <w:rsid w:val="002E0CF4"/>
    <w:rsid w:val="002E17F2"/>
    <w:rsid w:val="002E6D28"/>
    <w:rsid w:val="002E6DDB"/>
    <w:rsid w:val="002E7CAE"/>
    <w:rsid w:val="002F05A6"/>
    <w:rsid w:val="002F0792"/>
    <w:rsid w:val="002F2771"/>
    <w:rsid w:val="002F37A9"/>
    <w:rsid w:val="002F3F68"/>
    <w:rsid w:val="002F57B3"/>
    <w:rsid w:val="002F5BBD"/>
    <w:rsid w:val="002F5D16"/>
    <w:rsid w:val="002F696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745B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65D"/>
    <w:rsid w:val="003477B1"/>
    <w:rsid w:val="003523D2"/>
    <w:rsid w:val="00352C00"/>
    <w:rsid w:val="00357296"/>
    <w:rsid w:val="00357380"/>
    <w:rsid w:val="003602D9"/>
    <w:rsid w:val="003604CE"/>
    <w:rsid w:val="003609A4"/>
    <w:rsid w:val="003639EA"/>
    <w:rsid w:val="00365F79"/>
    <w:rsid w:val="00370E47"/>
    <w:rsid w:val="003742AC"/>
    <w:rsid w:val="0037574C"/>
    <w:rsid w:val="003766F3"/>
    <w:rsid w:val="00377CE1"/>
    <w:rsid w:val="00385BF0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857"/>
    <w:rsid w:val="003A7EF3"/>
    <w:rsid w:val="003B159C"/>
    <w:rsid w:val="003B34DC"/>
    <w:rsid w:val="003B369F"/>
    <w:rsid w:val="003B36A3"/>
    <w:rsid w:val="003B4E27"/>
    <w:rsid w:val="003B7FE5"/>
    <w:rsid w:val="003C11C8"/>
    <w:rsid w:val="003C2702"/>
    <w:rsid w:val="003C7806"/>
    <w:rsid w:val="003D0CD4"/>
    <w:rsid w:val="003D109F"/>
    <w:rsid w:val="003D2478"/>
    <w:rsid w:val="003D3C45"/>
    <w:rsid w:val="003D534F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3AAC"/>
    <w:rsid w:val="00421105"/>
    <w:rsid w:val="00421CDA"/>
    <w:rsid w:val="004229A2"/>
    <w:rsid w:val="004242F4"/>
    <w:rsid w:val="0042715F"/>
    <w:rsid w:val="00427248"/>
    <w:rsid w:val="004314DE"/>
    <w:rsid w:val="00432938"/>
    <w:rsid w:val="0043595A"/>
    <w:rsid w:val="0043738B"/>
    <w:rsid w:val="00437447"/>
    <w:rsid w:val="00441A92"/>
    <w:rsid w:val="00444F56"/>
    <w:rsid w:val="00446488"/>
    <w:rsid w:val="00447DDB"/>
    <w:rsid w:val="004516A6"/>
    <w:rsid w:val="004517AA"/>
    <w:rsid w:val="00452B53"/>
    <w:rsid w:val="00452CAC"/>
    <w:rsid w:val="00455C13"/>
    <w:rsid w:val="00457565"/>
    <w:rsid w:val="00457B71"/>
    <w:rsid w:val="004669E2"/>
    <w:rsid w:val="00470C31"/>
    <w:rsid w:val="004730A0"/>
    <w:rsid w:val="004734D0"/>
    <w:rsid w:val="0047447B"/>
    <w:rsid w:val="00474CE8"/>
    <w:rsid w:val="0047556B"/>
    <w:rsid w:val="00477768"/>
    <w:rsid w:val="00484FD1"/>
    <w:rsid w:val="004903E5"/>
    <w:rsid w:val="00492BC5"/>
    <w:rsid w:val="004964F1"/>
    <w:rsid w:val="004A163A"/>
    <w:rsid w:val="004A16BC"/>
    <w:rsid w:val="004A2B94"/>
    <w:rsid w:val="004A6B40"/>
    <w:rsid w:val="004B6991"/>
    <w:rsid w:val="004B7C0C"/>
    <w:rsid w:val="004C3898"/>
    <w:rsid w:val="004C4D69"/>
    <w:rsid w:val="004C6818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795"/>
    <w:rsid w:val="00500B4A"/>
    <w:rsid w:val="00501BB9"/>
    <w:rsid w:val="0050591F"/>
    <w:rsid w:val="00506557"/>
    <w:rsid w:val="0050677A"/>
    <w:rsid w:val="005108D8"/>
    <w:rsid w:val="005116F9"/>
    <w:rsid w:val="005153A7"/>
    <w:rsid w:val="005219CF"/>
    <w:rsid w:val="00527176"/>
    <w:rsid w:val="00534B59"/>
    <w:rsid w:val="00536759"/>
    <w:rsid w:val="00537C62"/>
    <w:rsid w:val="00543986"/>
    <w:rsid w:val="00544D5B"/>
    <w:rsid w:val="00545E72"/>
    <w:rsid w:val="005460DC"/>
    <w:rsid w:val="00546970"/>
    <w:rsid w:val="00546C74"/>
    <w:rsid w:val="00554E19"/>
    <w:rsid w:val="00555435"/>
    <w:rsid w:val="00557D7C"/>
    <w:rsid w:val="0056121F"/>
    <w:rsid w:val="00562566"/>
    <w:rsid w:val="0056318C"/>
    <w:rsid w:val="00566E2B"/>
    <w:rsid w:val="0057036A"/>
    <w:rsid w:val="00572505"/>
    <w:rsid w:val="00576A62"/>
    <w:rsid w:val="00582809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35D7"/>
    <w:rsid w:val="005B392A"/>
    <w:rsid w:val="005B3AA3"/>
    <w:rsid w:val="005B3F59"/>
    <w:rsid w:val="005B6F83"/>
    <w:rsid w:val="005B707E"/>
    <w:rsid w:val="005C0B51"/>
    <w:rsid w:val="005C0C58"/>
    <w:rsid w:val="005C74FB"/>
    <w:rsid w:val="005D1602"/>
    <w:rsid w:val="005D22E6"/>
    <w:rsid w:val="005D2DC9"/>
    <w:rsid w:val="005E0F14"/>
    <w:rsid w:val="005E1A85"/>
    <w:rsid w:val="005E3240"/>
    <w:rsid w:val="005E3712"/>
    <w:rsid w:val="005E385F"/>
    <w:rsid w:val="005E5469"/>
    <w:rsid w:val="005E5A17"/>
    <w:rsid w:val="005E5B81"/>
    <w:rsid w:val="005F02B5"/>
    <w:rsid w:val="005F0D0E"/>
    <w:rsid w:val="005F10E8"/>
    <w:rsid w:val="005F1E91"/>
    <w:rsid w:val="005F2CB1"/>
    <w:rsid w:val="005F3025"/>
    <w:rsid w:val="005F35BA"/>
    <w:rsid w:val="005F618C"/>
    <w:rsid w:val="005F6923"/>
    <w:rsid w:val="005F70BD"/>
    <w:rsid w:val="005F70DE"/>
    <w:rsid w:val="0060283C"/>
    <w:rsid w:val="00604F14"/>
    <w:rsid w:val="00611B83"/>
    <w:rsid w:val="00613257"/>
    <w:rsid w:val="00617C2C"/>
    <w:rsid w:val="00620A71"/>
    <w:rsid w:val="00620D80"/>
    <w:rsid w:val="00621B29"/>
    <w:rsid w:val="006234A6"/>
    <w:rsid w:val="0062431E"/>
    <w:rsid w:val="00624B66"/>
    <w:rsid w:val="00630001"/>
    <w:rsid w:val="00630264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50AB9"/>
    <w:rsid w:val="00652923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0A7"/>
    <w:rsid w:val="006627A2"/>
    <w:rsid w:val="00662E0C"/>
    <w:rsid w:val="006634E6"/>
    <w:rsid w:val="006655EE"/>
    <w:rsid w:val="006659D6"/>
    <w:rsid w:val="00667EE7"/>
    <w:rsid w:val="00670922"/>
    <w:rsid w:val="00670BE1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01DD"/>
    <w:rsid w:val="00691E97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58F"/>
    <w:rsid w:val="006B6CE6"/>
    <w:rsid w:val="006B6D78"/>
    <w:rsid w:val="006C03B8"/>
    <w:rsid w:val="006C3409"/>
    <w:rsid w:val="006C5761"/>
    <w:rsid w:val="006C5EC9"/>
    <w:rsid w:val="006C6059"/>
    <w:rsid w:val="006C7522"/>
    <w:rsid w:val="006D1623"/>
    <w:rsid w:val="006D20E1"/>
    <w:rsid w:val="006D2139"/>
    <w:rsid w:val="006D2CB6"/>
    <w:rsid w:val="006D4E13"/>
    <w:rsid w:val="006D6F08"/>
    <w:rsid w:val="006E062C"/>
    <w:rsid w:val="006E28B7"/>
    <w:rsid w:val="006E3310"/>
    <w:rsid w:val="006E3F07"/>
    <w:rsid w:val="006E4E39"/>
    <w:rsid w:val="006E4EF7"/>
    <w:rsid w:val="006E565E"/>
    <w:rsid w:val="006E673D"/>
    <w:rsid w:val="006E7D3B"/>
    <w:rsid w:val="006F03E4"/>
    <w:rsid w:val="006F14F2"/>
    <w:rsid w:val="006F1B70"/>
    <w:rsid w:val="006F341D"/>
    <w:rsid w:val="006F3CDE"/>
    <w:rsid w:val="006F58D4"/>
    <w:rsid w:val="006F642D"/>
    <w:rsid w:val="007032BF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5FFE"/>
    <w:rsid w:val="00716F2B"/>
    <w:rsid w:val="00720D98"/>
    <w:rsid w:val="00722CB0"/>
    <w:rsid w:val="00726EA6"/>
    <w:rsid w:val="00727208"/>
    <w:rsid w:val="00727473"/>
    <w:rsid w:val="00727680"/>
    <w:rsid w:val="00730A5D"/>
    <w:rsid w:val="007348B1"/>
    <w:rsid w:val="007362A6"/>
    <w:rsid w:val="007364A2"/>
    <w:rsid w:val="007369A2"/>
    <w:rsid w:val="00736D7D"/>
    <w:rsid w:val="00740E58"/>
    <w:rsid w:val="00742371"/>
    <w:rsid w:val="00742DA4"/>
    <w:rsid w:val="007445A0"/>
    <w:rsid w:val="0074524B"/>
    <w:rsid w:val="0074633B"/>
    <w:rsid w:val="00747D8B"/>
    <w:rsid w:val="00750455"/>
    <w:rsid w:val="00750E8F"/>
    <w:rsid w:val="00751228"/>
    <w:rsid w:val="00753C5D"/>
    <w:rsid w:val="007557B4"/>
    <w:rsid w:val="007571E1"/>
    <w:rsid w:val="007604B2"/>
    <w:rsid w:val="0076267E"/>
    <w:rsid w:val="00763252"/>
    <w:rsid w:val="00765281"/>
    <w:rsid w:val="00766BAD"/>
    <w:rsid w:val="007679E2"/>
    <w:rsid w:val="007705B8"/>
    <w:rsid w:val="007725CA"/>
    <w:rsid w:val="007730BD"/>
    <w:rsid w:val="007755F2"/>
    <w:rsid w:val="0077585D"/>
    <w:rsid w:val="00776971"/>
    <w:rsid w:val="00777130"/>
    <w:rsid w:val="00780076"/>
    <w:rsid w:val="0078177E"/>
    <w:rsid w:val="00782461"/>
    <w:rsid w:val="0078304C"/>
    <w:rsid w:val="00783673"/>
    <w:rsid w:val="00784FC6"/>
    <w:rsid w:val="00785490"/>
    <w:rsid w:val="0079075E"/>
    <w:rsid w:val="00791306"/>
    <w:rsid w:val="007925EA"/>
    <w:rsid w:val="00793CD8"/>
    <w:rsid w:val="00795C92"/>
    <w:rsid w:val="00796231"/>
    <w:rsid w:val="00797D7F"/>
    <w:rsid w:val="007A1CB3"/>
    <w:rsid w:val="007A306F"/>
    <w:rsid w:val="007A42C8"/>
    <w:rsid w:val="007A43A6"/>
    <w:rsid w:val="007A512C"/>
    <w:rsid w:val="007A58A6"/>
    <w:rsid w:val="007A7157"/>
    <w:rsid w:val="007B3D2D"/>
    <w:rsid w:val="007B50AE"/>
    <w:rsid w:val="007B51DF"/>
    <w:rsid w:val="007B5283"/>
    <w:rsid w:val="007B71A3"/>
    <w:rsid w:val="007C05DD"/>
    <w:rsid w:val="007C36D7"/>
    <w:rsid w:val="007C3D18"/>
    <w:rsid w:val="007C60BF"/>
    <w:rsid w:val="007C6A07"/>
    <w:rsid w:val="007C75A1"/>
    <w:rsid w:val="007C77A5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7F4E4C"/>
    <w:rsid w:val="007F5C58"/>
    <w:rsid w:val="00803FAE"/>
    <w:rsid w:val="008041E7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D6F"/>
    <w:rsid w:val="00830A27"/>
    <w:rsid w:val="008318CE"/>
    <w:rsid w:val="00836B3D"/>
    <w:rsid w:val="008376AC"/>
    <w:rsid w:val="00840358"/>
    <w:rsid w:val="008421DC"/>
    <w:rsid w:val="0084390D"/>
    <w:rsid w:val="008444E8"/>
    <w:rsid w:val="00844E80"/>
    <w:rsid w:val="008457DE"/>
    <w:rsid w:val="00846FE7"/>
    <w:rsid w:val="0085128C"/>
    <w:rsid w:val="00851771"/>
    <w:rsid w:val="008526EF"/>
    <w:rsid w:val="00852D00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0C9F"/>
    <w:rsid w:val="00883405"/>
    <w:rsid w:val="008903FE"/>
    <w:rsid w:val="00894A88"/>
    <w:rsid w:val="00894D03"/>
    <w:rsid w:val="00895386"/>
    <w:rsid w:val="00895561"/>
    <w:rsid w:val="00895AD9"/>
    <w:rsid w:val="008967DC"/>
    <w:rsid w:val="008A21FF"/>
    <w:rsid w:val="008A2CE2"/>
    <w:rsid w:val="008A30AC"/>
    <w:rsid w:val="008A35CB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E5110"/>
    <w:rsid w:val="008F1EAB"/>
    <w:rsid w:val="008F33DC"/>
    <w:rsid w:val="008F477F"/>
    <w:rsid w:val="00902350"/>
    <w:rsid w:val="0090336B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66DB"/>
    <w:rsid w:val="00917194"/>
    <w:rsid w:val="00917717"/>
    <w:rsid w:val="00917CE9"/>
    <w:rsid w:val="00920BF2"/>
    <w:rsid w:val="00922010"/>
    <w:rsid w:val="00924943"/>
    <w:rsid w:val="00931BD9"/>
    <w:rsid w:val="009368F3"/>
    <w:rsid w:val="009413F8"/>
    <w:rsid w:val="009414E8"/>
    <w:rsid w:val="00941636"/>
    <w:rsid w:val="00943742"/>
    <w:rsid w:val="00943F21"/>
    <w:rsid w:val="00945251"/>
    <w:rsid w:val="00945C05"/>
    <w:rsid w:val="00946945"/>
    <w:rsid w:val="00947713"/>
    <w:rsid w:val="00950DE7"/>
    <w:rsid w:val="009525B1"/>
    <w:rsid w:val="00953920"/>
    <w:rsid w:val="00953D47"/>
    <w:rsid w:val="0095681E"/>
    <w:rsid w:val="009572D4"/>
    <w:rsid w:val="009579E2"/>
    <w:rsid w:val="00960017"/>
    <w:rsid w:val="00961921"/>
    <w:rsid w:val="0096430A"/>
    <w:rsid w:val="0096518D"/>
    <w:rsid w:val="0096554B"/>
    <w:rsid w:val="0096584A"/>
    <w:rsid w:val="009670B2"/>
    <w:rsid w:val="00971F08"/>
    <w:rsid w:val="00972D12"/>
    <w:rsid w:val="00974AB9"/>
    <w:rsid w:val="00975A11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1761"/>
    <w:rsid w:val="00991DA1"/>
    <w:rsid w:val="009921F5"/>
    <w:rsid w:val="00992A22"/>
    <w:rsid w:val="00994DCA"/>
    <w:rsid w:val="00995A19"/>
    <w:rsid w:val="009960EC"/>
    <w:rsid w:val="009970DD"/>
    <w:rsid w:val="009A0FBA"/>
    <w:rsid w:val="009A1601"/>
    <w:rsid w:val="009A3CF8"/>
    <w:rsid w:val="009A3F15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1D92"/>
    <w:rsid w:val="009D38B4"/>
    <w:rsid w:val="009D3D14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06EC2"/>
    <w:rsid w:val="00A13E54"/>
    <w:rsid w:val="00A15A57"/>
    <w:rsid w:val="00A17F63"/>
    <w:rsid w:val="00A207DD"/>
    <w:rsid w:val="00A2193B"/>
    <w:rsid w:val="00A220BC"/>
    <w:rsid w:val="00A221AA"/>
    <w:rsid w:val="00A2351A"/>
    <w:rsid w:val="00A264A9"/>
    <w:rsid w:val="00A275C6"/>
    <w:rsid w:val="00A27785"/>
    <w:rsid w:val="00A30187"/>
    <w:rsid w:val="00A3146F"/>
    <w:rsid w:val="00A3170D"/>
    <w:rsid w:val="00A3352C"/>
    <w:rsid w:val="00A3448A"/>
    <w:rsid w:val="00A36297"/>
    <w:rsid w:val="00A3787E"/>
    <w:rsid w:val="00A40019"/>
    <w:rsid w:val="00A40234"/>
    <w:rsid w:val="00A41B97"/>
    <w:rsid w:val="00A41E2B"/>
    <w:rsid w:val="00A45B74"/>
    <w:rsid w:val="00A470CF"/>
    <w:rsid w:val="00A52077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5DD2"/>
    <w:rsid w:val="00A660AC"/>
    <w:rsid w:val="00A67E6C"/>
    <w:rsid w:val="00A71B99"/>
    <w:rsid w:val="00A7315F"/>
    <w:rsid w:val="00A739D0"/>
    <w:rsid w:val="00A761D4"/>
    <w:rsid w:val="00A77441"/>
    <w:rsid w:val="00A77EC4"/>
    <w:rsid w:val="00A8033B"/>
    <w:rsid w:val="00A80920"/>
    <w:rsid w:val="00A916A7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D8A"/>
    <w:rsid w:val="00AA1ED6"/>
    <w:rsid w:val="00AA27C8"/>
    <w:rsid w:val="00AA3BFA"/>
    <w:rsid w:val="00AA4801"/>
    <w:rsid w:val="00AA51D6"/>
    <w:rsid w:val="00AB0BC8"/>
    <w:rsid w:val="00AB11CA"/>
    <w:rsid w:val="00AB14D9"/>
    <w:rsid w:val="00AB1598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C6DE3"/>
    <w:rsid w:val="00AD0069"/>
    <w:rsid w:val="00AD0AA3"/>
    <w:rsid w:val="00AD3F94"/>
    <w:rsid w:val="00AD4A5A"/>
    <w:rsid w:val="00AD571B"/>
    <w:rsid w:val="00AD64C4"/>
    <w:rsid w:val="00AD6819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C5D"/>
    <w:rsid w:val="00AF42D7"/>
    <w:rsid w:val="00AF76A0"/>
    <w:rsid w:val="00AF7E2E"/>
    <w:rsid w:val="00B006FE"/>
    <w:rsid w:val="00B007CB"/>
    <w:rsid w:val="00B02AA9"/>
    <w:rsid w:val="00B02FA3"/>
    <w:rsid w:val="00B04B34"/>
    <w:rsid w:val="00B05084"/>
    <w:rsid w:val="00B05920"/>
    <w:rsid w:val="00B07227"/>
    <w:rsid w:val="00B10020"/>
    <w:rsid w:val="00B119E8"/>
    <w:rsid w:val="00B131CE"/>
    <w:rsid w:val="00B1337F"/>
    <w:rsid w:val="00B157F9"/>
    <w:rsid w:val="00B160F5"/>
    <w:rsid w:val="00B20256"/>
    <w:rsid w:val="00B20D09"/>
    <w:rsid w:val="00B250EA"/>
    <w:rsid w:val="00B2763F"/>
    <w:rsid w:val="00B27AAC"/>
    <w:rsid w:val="00B30929"/>
    <w:rsid w:val="00B31A4F"/>
    <w:rsid w:val="00B36A91"/>
    <w:rsid w:val="00B372AA"/>
    <w:rsid w:val="00B40445"/>
    <w:rsid w:val="00B4089D"/>
    <w:rsid w:val="00B40FDE"/>
    <w:rsid w:val="00B41888"/>
    <w:rsid w:val="00B4357B"/>
    <w:rsid w:val="00B4408D"/>
    <w:rsid w:val="00B45A52"/>
    <w:rsid w:val="00B46175"/>
    <w:rsid w:val="00B47E43"/>
    <w:rsid w:val="00B5198C"/>
    <w:rsid w:val="00B52376"/>
    <w:rsid w:val="00B52EA8"/>
    <w:rsid w:val="00B5335A"/>
    <w:rsid w:val="00B53982"/>
    <w:rsid w:val="00B5723B"/>
    <w:rsid w:val="00B5724B"/>
    <w:rsid w:val="00B60EF1"/>
    <w:rsid w:val="00B6188F"/>
    <w:rsid w:val="00B64E41"/>
    <w:rsid w:val="00B664C7"/>
    <w:rsid w:val="00B739F6"/>
    <w:rsid w:val="00B81A6C"/>
    <w:rsid w:val="00B81BE4"/>
    <w:rsid w:val="00B842A0"/>
    <w:rsid w:val="00B85DE5"/>
    <w:rsid w:val="00B90F73"/>
    <w:rsid w:val="00B9371D"/>
    <w:rsid w:val="00B93B59"/>
    <w:rsid w:val="00B9406A"/>
    <w:rsid w:val="00B96459"/>
    <w:rsid w:val="00BA2280"/>
    <w:rsid w:val="00BA2A08"/>
    <w:rsid w:val="00BA4D0E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C0FDC"/>
    <w:rsid w:val="00BC3053"/>
    <w:rsid w:val="00BC4BEA"/>
    <w:rsid w:val="00BC4D2E"/>
    <w:rsid w:val="00BC536A"/>
    <w:rsid w:val="00BC5E44"/>
    <w:rsid w:val="00BC721E"/>
    <w:rsid w:val="00BD13F2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3F47"/>
    <w:rsid w:val="00BE7406"/>
    <w:rsid w:val="00BE7603"/>
    <w:rsid w:val="00BF3279"/>
    <w:rsid w:val="00BF74C7"/>
    <w:rsid w:val="00BF777C"/>
    <w:rsid w:val="00C015F1"/>
    <w:rsid w:val="00C01F33"/>
    <w:rsid w:val="00C02057"/>
    <w:rsid w:val="00C02CC6"/>
    <w:rsid w:val="00C040F7"/>
    <w:rsid w:val="00C041B0"/>
    <w:rsid w:val="00C044AB"/>
    <w:rsid w:val="00C05706"/>
    <w:rsid w:val="00C05F0D"/>
    <w:rsid w:val="00C07377"/>
    <w:rsid w:val="00C07E87"/>
    <w:rsid w:val="00C10478"/>
    <w:rsid w:val="00C1093B"/>
    <w:rsid w:val="00C12107"/>
    <w:rsid w:val="00C14D4B"/>
    <w:rsid w:val="00C154BB"/>
    <w:rsid w:val="00C20166"/>
    <w:rsid w:val="00C231D0"/>
    <w:rsid w:val="00C25F2F"/>
    <w:rsid w:val="00C27624"/>
    <w:rsid w:val="00C279B5"/>
    <w:rsid w:val="00C27C45"/>
    <w:rsid w:val="00C3719D"/>
    <w:rsid w:val="00C5028B"/>
    <w:rsid w:val="00C508F9"/>
    <w:rsid w:val="00C52D9B"/>
    <w:rsid w:val="00C54995"/>
    <w:rsid w:val="00C54D41"/>
    <w:rsid w:val="00C57B03"/>
    <w:rsid w:val="00C57D6E"/>
    <w:rsid w:val="00C60783"/>
    <w:rsid w:val="00C64672"/>
    <w:rsid w:val="00C65537"/>
    <w:rsid w:val="00C66FD4"/>
    <w:rsid w:val="00C67408"/>
    <w:rsid w:val="00C704D9"/>
    <w:rsid w:val="00C70697"/>
    <w:rsid w:val="00C72EF4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3C4B"/>
    <w:rsid w:val="00C944AB"/>
    <w:rsid w:val="00C95B40"/>
    <w:rsid w:val="00CA05F7"/>
    <w:rsid w:val="00CA1B65"/>
    <w:rsid w:val="00CA1ED8"/>
    <w:rsid w:val="00CA2D38"/>
    <w:rsid w:val="00CA424B"/>
    <w:rsid w:val="00CA4F77"/>
    <w:rsid w:val="00CA510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0D5"/>
    <w:rsid w:val="00CD337B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3A6B"/>
    <w:rsid w:val="00CE5510"/>
    <w:rsid w:val="00CE657E"/>
    <w:rsid w:val="00CE6967"/>
    <w:rsid w:val="00CE7561"/>
    <w:rsid w:val="00CE7B38"/>
    <w:rsid w:val="00CF010C"/>
    <w:rsid w:val="00CF1354"/>
    <w:rsid w:val="00CF21C6"/>
    <w:rsid w:val="00CF3B1F"/>
    <w:rsid w:val="00CF3BF6"/>
    <w:rsid w:val="00CF625B"/>
    <w:rsid w:val="00CF687E"/>
    <w:rsid w:val="00CF725B"/>
    <w:rsid w:val="00D00035"/>
    <w:rsid w:val="00D030AB"/>
    <w:rsid w:val="00D0344F"/>
    <w:rsid w:val="00D0349B"/>
    <w:rsid w:val="00D10249"/>
    <w:rsid w:val="00D115C3"/>
    <w:rsid w:val="00D11897"/>
    <w:rsid w:val="00D12E05"/>
    <w:rsid w:val="00D13135"/>
    <w:rsid w:val="00D13E4E"/>
    <w:rsid w:val="00D165EB"/>
    <w:rsid w:val="00D17D6A"/>
    <w:rsid w:val="00D2323C"/>
    <w:rsid w:val="00D239A7"/>
    <w:rsid w:val="00D23F47"/>
    <w:rsid w:val="00D2450E"/>
    <w:rsid w:val="00D30774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4644F"/>
    <w:rsid w:val="00D500FF"/>
    <w:rsid w:val="00D50E40"/>
    <w:rsid w:val="00D50F97"/>
    <w:rsid w:val="00D51BF3"/>
    <w:rsid w:val="00D5231F"/>
    <w:rsid w:val="00D546FF"/>
    <w:rsid w:val="00D55AD5"/>
    <w:rsid w:val="00D56025"/>
    <w:rsid w:val="00D576CA"/>
    <w:rsid w:val="00D61AF5"/>
    <w:rsid w:val="00D61F8F"/>
    <w:rsid w:val="00D64104"/>
    <w:rsid w:val="00D644C1"/>
    <w:rsid w:val="00D64519"/>
    <w:rsid w:val="00D652B5"/>
    <w:rsid w:val="00D65797"/>
    <w:rsid w:val="00D66155"/>
    <w:rsid w:val="00D708B0"/>
    <w:rsid w:val="00D71D2F"/>
    <w:rsid w:val="00D7207E"/>
    <w:rsid w:val="00D75FCB"/>
    <w:rsid w:val="00D76A8B"/>
    <w:rsid w:val="00D77211"/>
    <w:rsid w:val="00D77B1D"/>
    <w:rsid w:val="00D8021F"/>
    <w:rsid w:val="00D80383"/>
    <w:rsid w:val="00D823C6"/>
    <w:rsid w:val="00D86286"/>
    <w:rsid w:val="00D86CA3"/>
    <w:rsid w:val="00D871CE"/>
    <w:rsid w:val="00D9196D"/>
    <w:rsid w:val="00D92982"/>
    <w:rsid w:val="00D92C62"/>
    <w:rsid w:val="00D972E5"/>
    <w:rsid w:val="00DA305E"/>
    <w:rsid w:val="00DA5417"/>
    <w:rsid w:val="00DA55EB"/>
    <w:rsid w:val="00DA56E8"/>
    <w:rsid w:val="00DA7816"/>
    <w:rsid w:val="00DB04D9"/>
    <w:rsid w:val="00DB0A9F"/>
    <w:rsid w:val="00DB2E53"/>
    <w:rsid w:val="00DB377D"/>
    <w:rsid w:val="00DB39D9"/>
    <w:rsid w:val="00DB610D"/>
    <w:rsid w:val="00DB6E61"/>
    <w:rsid w:val="00DC2D36"/>
    <w:rsid w:val="00DC2D80"/>
    <w:rsid w:val="00DC3716"/>
    <w:rsid w:val="00DC53EF"/>
    <w:rsid w:val="00DD351F"/>
    <w:rsid w:val="00DD4E79"/>
    <w:rsid w:val="00DD5680"/>
    <w:rsid w:val="00DD6CB5"/>
    <w:rsid w:val="00DE306E"/>
    <w:rsid w:val="00DE5608"/>
    <w:rsid w:val="00DE58D0"/>
    <w:rsid w:val="00DE654F"/>
    <w:rsid w:val="00DF0B6E"/>
    <w:rsid w:val="00DF15E0"/>
    <w:rsid w:val="00DF31B7"/>
    <w:rsid w:val="00DF37A0"/>
    <w:rsid w:val="00DF4917"/>
    <w:rsid w:val="00DF5998"/>
    <w:rsid w:val="00DF5D27"/>
    <w:rsid w:val="00E110E7"/>
    <w:rsid w:val="00E11A7C"/>
    <w:rsid w:val="00E11B20"/>
    <w:rsid w:val="00E17984"/>
    <w:rsid w:val="00E17FA2"/>
    <w:rsid w:val="00E211A4"/>
    <w:rsid w:val="00E21714"/>
    <w:rsid w:val="00E22042"/>
    <w:rsid w:val="00E22330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46F1"/>
    <w:rsid w:val="00E45919"/>
    <w:rsid w:val="00E46886"/>
    <w:rsid w:val="00E47AEF"/>
    <w:rsid w:val="00E53B75"/>
    <w:rsid w:val="00E54E3B"/>
    <w:rsid w:val="00E55DFA"/>
    <w:rsid w:val="00E57565"/>
    <w:rsid w:val="00E62CF0"/>
    <w:rsid w:val="00E63838"/>
    <w:rsid w:val="00E64434"/>
    <w:rsid w:val="00E665C4"/>
    <w:rsid w:val="00E6786D"/>
    <w:rsid w:val="00E67C51"/>
    <w:rsid w:val="00E703D6"/>
    <w:rsid w:val="00E71CF8"/>
    <w:rsid w:val="00E71E34"/>
    <w:rsid w:val="00E72EFC"/>
    <w:rsid w:val="00E746C6"/>
    <w:rsid w:val="00E758EC"/>
    <w:rsid w:val="00E76759"/>
    <w:rsid w:val="00E76E18"/>
    <w:rsid w:val="00E80385"/>
    <w:rsid w:val="00E80849"/>
    <w:rsid w:val="00E81C64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773"/>
    <w:rsid w:val="00EA083C"/>
    <w:rsid w:val="00EA41B8"/>
    <w:rsid w:val="00EA4A9E"/>
    <w:rsid w:val="00EA7A41"/>
    <w:rsid w:val="00EB077B"/>
    <w:rsid w:val="00EB3AF5"/>
    <w:rsid w:val="00EB4EA2"/>
    <w:rsid w:val="00EB5722"/>
    <w:rsid w:val="00EC21B3"/>
    <w:rsid w:val="00EC24C5"/>
    <w:rsid w:val="00EC27C6"/>
    <w:rsid w:val="00EC4207"/>
    <w:rsid w:val="00EC5653"/>
    <w:rsid w:val="00EC7041"/>
    <w:rsid w:val="00EC71CE"/>
    <w:rsid w:val="00EC78F2"/>
    <w:rsid w:val="00ED1006"/>
    <w:rsid w:val="00ED2B99"/>
    <w:rsid w:val="00ED3BA3"/>
    <w:rsid w:val="00ED4531"/>
    <w:rsid w:val="00ED5A45"/>
    <w:rsid w:val="00EE3A7B"/>
    <w:rsid w:val="00EE66C7"/>
    <w:rsid w:val="00EE7DBF"/>
    <w:rsid w:val="00EE7F14"/>
    <w:rsid w:val="00EF18FE"/>
    <w:rsid w:val="00EF191A"/>
    <w:rsid w:val="00EF1EA9"/>
    <w:rsid w:val="00EF5787"/>
    <w:rsid w:val="00EF5838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2E1E"/>
    <w:rsid w:val="00F15FA5"/>
    <w:rsid w:val="00F209B7"/>
    <w:rsid w:val="00F22E00"/>
    <w:rsid w:val="00F2376F"/>
    <w:rsid w:val="00F243D8"/>
    <w:rsid w:val="00F26CEA"/>
    <w:rsid w:val="00F30828"/>
    <w:rsid w:val="00F313D6"/>
    <w:rsid w:val="00F32B3E"/>
    <w:rsid w:val="00F37422"/>
    <w:rsid w:val="00F40F0C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775"/>
    <w:rsid w:val="00F64C2B"/>
    <w:rsid w:val="00F651BE"/>
    <w:rsid w:val="00F66EB7"/>
    <w:rsid w:val="00F67F53"/>
    <w:rsid w:val="00F703BE"/>
    <w:rsid w:val="00F71F69"/>
    <w:rsid w:val="00F72B72"/>
    <w:rsid w:val="00F74BB9"/>
    <w:rsid w:val="00F75582"/>
    <w:rsid w:val="00F76CA5"/>
    <w:rsid w:val="00F76EFA"/>
    <w:rsid w:val="00F77783"/>
    <w:rsid w:val="00F804BE"/>
    <w:rsid w:val="00F817CE"/>
    <w:rsid w:val="00F82AC9"/>
    <w:rsid w:val="00F82C86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72"/>
    <w:rsid w:val="00FA2BB3"/>
    <w:rsid w:val="00FA46B8"/>
    <w:rsid w:val="00FA5448"/>
    <w:rsid w:val="00FA5FF5"/>
    <w:rsid w:val="00FA6F0B"/>
    <w:rsid w:val="00FB0938"/>
    <w:rsid w:val="00FB1DFA"/>
    <w:rsid w:val="00FB40B5"/>
    <w:rsid w:val="00FB4C80"/>
    <w:rsid w:val="00FB6A6A"/>
    <w:rsid w:val="00FC1989"/>
    <w:rsid w:val="00FC5031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D7BE8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757A0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39322">
          <w:marLeft w:val="835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  <_dlc_DocId xmlns="08b2df90-05d3-4030-90d4-c9feeb4a1cd9">5NUHHDQN7SK2-1-114320</_dlc_DocId>
    <_dlc_DocIdUrl xmlns="08b2df90-05d3-4030-90d4-c9feeb4a1cd9">
      <Url>https://ericoll.internal.ericsson.com/sites/STAR/_layouts/DocIdRedir.aspx?ID=5NUHHDQN7SK2-1-114320</Url>
      <Description>5NUHHDQN7SK2-1-114320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D2FFC77-9F52-4879-A827-28DDE7FF2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7.xml><?xml version="1.0" encoding="utf-8"?>
<ds:datastoreItem xmlns:ds="http://schemas.openxmlformats.org/officeDocument/2006/customXml" ds:itemID="{9839FF9B-2A1C-4863-AC2B-5491D62D0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49</TotalTime>
  <Pages>2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Ali Behravan</cp:lastModifiedBy>
  <cp:revision>120</cp:revision>
  <cp:lastPrinted>2008-01-31T07:09:00Z</cp:lastPrinted>
  <dcterms:created xsi:type="dcterms:W3CDTF">2017-03-20T08:11:00Z</dcterms:created>
  <dcterms:modified xsi:type="dcterms:W3CDTF">2017-05-06T13:52:00Z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e4cc2e8d-2ab4-40ac-ad5b-c6ffca60033a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3;#GFTE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